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7BF0" w14:textId="6C5A39F5" w:rsidR="003C46C8" w:rsidRPr="00143EEA" w:rsidRDefault="003C46C8" w:rsidP="003C46C8">
      <w:pPr>
        <w:pStyle w:val="CRCoverPage"/>
        <w:tabs>
          <w:tab w:val="right" w:pos="9639"/>
        </w:tabs>
        <w:spacing w:after="0"/>
        <w:rPr>
          <w:b/>
          <w:i/>
          <w:sz w:val="28"/>
        </w:rPr>
      </w:pPr>
      <w:r w:rsidRPr="00143EEA">
        <w:rPr>
          <w:b/>
          <w:sz w:val="24"/>
        </w:rPr>
        <w:t>3GPP TSG-RAN WG3 #1</w:t>
      </w:r>
      <w:r>
        <w:rPr>
          <w:b/>
          <w:sz w:val="24"/>
        </w:rPr>
        <w:t>18</w:t>
      </w:r>
      <w:r w:rsidRPr="00143EEA">
        <w:rPr>
          <w:b/>
          <w:i/>
          <w:sz w:val="28"/>
        </w:rPr>
        <w:tab/>
      </w:r>
      <w:r w:rsidR="005E1C4E" w:rsidRPr="005E1C4E">
        <w:rPr>
          <w:rFonts w:cs="Arial"/>
          <w:b/>
          <w:bCs/>
          <w:color w:val="000000"/>
          <w:sz w:val="28"/>
          <w:szCs w:val="28"/>
        </w:rPr>
        <w:t>R3-226431</w:t>
      </w:r>
    </w:p>
    <w:p w14:paraId="330F8A71" w14:textId="75E955AB" w:rsidR="003C46C8" w:rsidRPr="00143EEA" w:rsidRDefault="003C46C8" w:rsidP="003C46C8">
      <w:pPr>
        <w:pStyle w:val="CRCoverPage"/>
        <w:outlineLvl w:val="0"/>
        <w:rPr>
          <w:b/>
          <w:sz w:val="24"/>
        </w:rPr>
      </w:pPr>
      <w:r>
        <w:rPr>
          <w:b/>
          <w:bCs/>
          <w:sz w:val="24"/>
        </w:rPr>
        <w:t>Toulouse</w:t>
      </w:r>
      <w:r w:rsidRPr="00143EEA">
        <w:rPr>
          <w:b/>
          <w:bCs/>
          <w:sz w:val="24"/>
        </w:rPr>
        <w:t xml:space="preserve">, </w:t>
      </w:r>
      <w:r>
        <w:rPr>
          <w:b/>
          <w:bCs/>
          <w:sz w:val="24"/>
        </w:rPr>
        <w:t>14</w:t>
      </w:r>
      <w:r w:rsidRPr="00DF5C03">
        <w:rPr>
          <w:b/>
          <w:bCs/>
          <w:sz w:val="24"/>
          <w:vertAlign w:val="superscript"/>
        </w:rPr>
        <w:t>th</w:t>
      </w:r>
      <w:r>
        <w:rPr>
          <w:b/>
          <w:bCs/>
          <w:sz w:val="24"/>
        </w:rPr>
        <w:t xml:space="preserve"> </w:t>
      </w:r>
      <w:r w:rsidRPr="00143EEA">
        <w:rPr>
          <w:b/>
          <w:bCs/>
          <w:sz w:val="24"/>
        </w:rPr>
        <w:t xml:space="preserve">– </w:t>
      </w:r>
      <w:r>
        <w:rPr>
          <w:b/>
          <w:bCs/>
          <w:sz w:val="24"/>
        </w:rPr>
        <w:t>1</w:t>
      </w:r>
      <w:r w:rsidR="005E1C4E">
        <w:rPr>
          <w:b/>
          <w:bCs/>
          <w:sz w:val="24"/>
        </w:rPr>
        <w:t>8</w:t>
      </w:r>
      <w:r>
        <w:rPr>
          <w:b/>
          <w:bCs/>
          <w:sz w:val="24"/>
          <w:vertAlign w:val="superscript"/>
        </w:rPr>
        <w:t>th</w:t>
      </w:r>
      <w:r>
        <w:rPr>
          <w:b/>
          <w:bCs/>
          <w:sz w:val="24"/>
        </w:rPr>
        <w:t xml:space="preserve"> November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4137E65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233AE073"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496FF9" w:rsidRPr="00496FF9">
        <w:rPr>
          <w:rFonts w:cs="Arial"/>
          <w:b/>
          <w:bCs/>
          <w:color w:val="000000"/>
          <w:sz w:val="24"/>
          <w:szCs w:val="24"/>
          <w:lang w:val="en-US"/>
        </w:rPr>
        <w:t>Discussion on prediction and feedback transfer during handover</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2CA8282" w14:textId="65D2F9C7" w:rsidR="00756C52" w:rsidRDefault="005C6D49" w:rsidP="00D14C4D">
      <w:pPr>
        <w:spacing w:after="0" w:line="240" w:lineRule="exact"/>
        <w:rPr>
          <w:rFonts w:cs="Arial"/>
          <w:lang w:eastAsia="zh-CN"/>
        </w:rPr>
      </w:pPr>
      <w:r>
        <w:rPr>
          <w:rFonts w:cs="Arial"/>
          <w:lang w:eastAsia="zh-CN"/>
        </w:rPr>
        <w:t>In the last RAN3#117bis-e meeting, it was agreed that during HO procedure, the predicted cell</w:t>
      </w:r>
      <w:r w:rsidR="00D25B44">
        <w:rPr>
          <w:rFonts w:cs="Arial"/>
          <w:lang w:eastAsia="zh-CN"/>
        </w:rPr>
        <w:t>-</w:t>
      </w:r>
      <w:r>
        <w:rPr>
          <w:rFonts w:cs="Arial"/>
          <w:lang w:eastAsia="zh-CN"/>
        </w:rPr>
        <w:t xml:space="preserve">based UE trajectory prediction can be provided from source </w:t>
      </w:r>
      <w:proofErr w:type="spellStart"/>
      <w:r>
        <w:rPr>
          <w:rFonts w:cs="Arial"/>
          <w:lang w:eastAsia="zh-CN"/>
        </w:rPr>
        <w:t>gNB</w:t>
      </w:r>
      <w:proofErr w:type="spellEnd"/>
      <w:r>
        <w:rPr>
          <w:rFonts w:cs="Arial"/>
          <w:lang w:eastAsia="zh-CN"/>
        </w:rPr>
        <w:t xml:space="preserve"> to target </w:t>
      </w:r>
      <w:proofErr w:type="spellStart"/>
      <w:r>
        <w:rPr>
          <w:rFonts w:cs="Arial"/>
          <w:lang w:eastAsia="zh-CN"/>
        </w:rPr>
        <w:t>gNB</w:t>
      </w:r>
      <w:proofErr w:type="spellEnd"/>
      <w:r w:rsidR="002D6EC5">
        <w:rPr>
          <w:rFonts w:cs="Arial"/>
          <w:lang w:eastAsia="zh-CN"/>
        </w:rPr>
        <w:t xml:space="preserve">, and the target can send the measured UE performance information back to source </w:t>
      </w:r>
      <w:proofErr w:type="spellStart"/>
      <w:r w:rsidR="002D6EC5">
        <w:rPr>
          <w:rFonts w:cs="Arial"/>
          <w:lang w:eastAsia="zh-CN"/>
        </w:rPr>
        <w:t>gNB</w:t>
      </w:r>
      <w:proofErr w:type="spellEnd"/>
      <w:r w:rsidR="002D6EC5">
        <w:rPr>
          <w:rFonts w:cs="Arial"/>
          <w:lang w:eastAsia="zh-CN"/>
        </w:rPr>
        <w:t xml:space="preserve">. </w:t>
      </w:r>
      <w:r w:rsidR="00827C28">
        <w:rPr>
          <w:rFonts w:cs="Arial"/>
          <w:lang w:eastAsia="zh-CN"/>
        </w:rPr>
        <w:t>In this paper, we further discuss</w:t>
      </w:r>
      <w:r w:rsidR="00D25B44">
        <w:rPr>
          <w:rFonts w:cs="Arial"/>
          <w:lang w:eastAsia="zh-CN"/>
        </w:rPr>
        <w:t xml:space="preserve"> the relevant issues. </w:t>
      </w:r>
    </w:p>
    <w:p w14:paraId="253C4032" w14:textId="137780B4" w:rsidR="00B617B9" w:rsidRDefault="00B617B9"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B617B9" w14:paraId="73000A00" w14:textId="77777777" w:rsidTr="00B617B9">
        <w:tc>
          <w:tcPr>
            <w:tcW w:w="9855" w:type="dxa"/>
          </w:tcPr>
          <w:p w14:paraId="638C9D2E" w14:textId="77777777" w:rsidR="00B617B9" w:rsidRPr="00B142E2" w:rsidRDefault="00B617B9" w:rsidP="00B617B9">
            <w:pPr>
              <w:rPr>
                <w:rFonts w:ascii="Calibri" w:hAnsi="Calibri" w:cs="Calibri"/>
                <w:i/>
                <w:iCs/>
                <w:color w:val="00B050"/>
                <w:kern w:val="2"/>
                <w:sz w:val="16"/>
                <w:szCs w:val="16"/>
              </w:rPr>
            </w:pPr>
            <w:r w:rsidRPr="00B142E2">
              <w:rPr>
                <w:rFonts w:ascii="Calibri" w:hAnsi="Calibri" w:cs="Calibri"/>
                <w:i/>
                <w:iCs/>
                <w:color w:val="00B050"/>
                <w:kern w:val="2"/>
                <w:sz w:val="16"/>
                <w:szCs w:val="16"/>
              </w:rPr>
              <w:t xml:space="preserve">Cell based UE Trajectory Prediction is transferred via existing HO signalling messages, it’s FFS on whether other way to transfer the cell based UE Trajectory Prediction information is needed. </w:t>
            </w:r>
          </w:p>
          <w:p w14:paraId="541CE167" w14:textId="0FCC98C4" w:rsidR="00B617B9" w:rsidRPr="00EF05D1" w:rsidRDefault="00EF05D1" w:rsidP="00EF05D1">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Support the following UE performance information to be sent for feedback purposes: Average Packet Delay, Average UE Throughput DL, Average UE Throughput UL, Average Packet Error Rate. </w:t>
            </w:r>
          </w:p>
        </w:tc>
      </w:tr>
    </w:tbl>
    <w:p w14:paraId="6A913841" w14:textId="723F0EA0" w:rsidR="00B617B9" w:rsidRDefault="00B617B9" w:rsidP="00D14C4D">
      <w:pPr>
        <w:spacing w:after="0" w:line="240" w:lineRule="exact"/>
        <w:rPr>
          <w:rFonts w:cs="Arial"/>
          <w:lang w:eastAsia="zh-CN"/>
        </w:rPr>
      </w:pPr>
    </w:p>
    <w:p w14:paraId="7820F8A6" w14:textId="77777777" w:rsidR="005C4B2B" w:rsidRDefault="005C4B2B"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177DF8B0" w14:textId="54D7A401" w:rsidR="008E678A" w:rsidRDefault="0047354F" w:rsidP="00F475BB">
      <w:pPr>
        <w:pStyle w:val="Heading2"/>
      </w:pPr>
      <w:bookmarkStart w:id="0" w:name="_Hlk114733628"/>
      <w:r>
        <w:t>2.</w:t>
      </w:r>
      <w:r w:rsidR="00D56C64">
        <w:t>1</w:t>
      </w:r>
      <w:r>
        <w:tab/>
      </w:r>
      <w:r w:rsidR="00F475BB">
        <w:t xml:space="preserve">Procedure used to </w:t>
      </w:r>
      <w:bookmarkEnd w:id="0"/>
      <w:r w:rsidR="00BE5836">
        <w:t>transfer the UE performance measurement</w:t>
      </w:r>
    </w:p>
    <w:p w14:paraId="6FBB95B3" w14:textId="7CAD01F9" w:rsidR="00F23E05" w:rsidRDefault="006C7FAF" w:rsidP="00F23E05">
      <w:r>
        <w:t xml:space="preserve">It has been discussed in the previous RAN3 meetings, that which procedure shall be used to request the UE performance </w:t>
      </w:r>
      <w:r w:rsidR="008C6E86">
        <w:t xml:space="preserve">feedback after handover. In our observation, there are two options on the table, </w:t>
      </w:r>
    </w:p>
    <w:p w14:paraId="3EE4E9A6" w14:textId="77777777" w:rsidR="006267C3" w:rsidRDefault="00D819D0" w:rsidP="00CD1C33">
      <w:pPr>
        <w:pStyle w:val="ListParagraph"/>
        <w:numPr>
          <w:ilvl w:val="0"/>
          <w:numId w:val="24"/>
        </w:numPr>
      </w:pPr>
      <w:r>
        <w:t xml:space="preserve">Option 1: </w:t>
      </w:r>
      <w:r w:rsidR="006267C3">
        <w:t xml:space="preserve">request UE performance feedback in another procedure after HO </w:t>
      </w:r>
    </w:p>
    <w:p w14:paraId="5CE55007" w14:textId="701DB63B" w:rsidR="00004CC8" w:rsidRDefault="00004CC8" w:rsidP="00CD1C33">
      <w:pPr>
        <w:pStyle w:val="ListParagraph"/>
        <w:numPr>
          <w:ilvl w:val="0"/>
          <w:numId w:val="24"/>
        </w:numPr>
      </w:pPr>
      <w:r>
        <w:t xml:space="preserve">Option 2: </w:t>
      </w:r>
      <w:r w:rsidR="006267C3">
        <w:t>request UE performance feedback in HO REQ message</w:t>
      </w:r>
    </w:p>
    <w:p w14:paraId="7EB0E7E4" w14:textId="6F33F0EC" w:rsidR="002F32C1" w:rsidRDefault="002F32C1" w:rsidP="002F32C1">
      <w:r>
        <w:t xml:space="preserve">In the following, we </w:t>
      </w:r>
      <w:r w:rsidR="00900441">
        <w:t xml:space="preserve">try to analyse the pros and cons of the two options. </w:t>
      </w:r>
    </w:p>
    <w:p w14:paraId="40D293AA" w14:textId="68DBC16F" w:rsidR="00F23E05" w:rsidRDefault="009324B7" w:rsidP="009324B7">
      <w:pPr>
        <w:pStyle w:val="Proposal"/>
      </w:pPr>
      <w:bookmarkStart w:id="1" w:name="_Toc118450374"/>
      <w:r>
        <w:t xml:space="preserve">RAN3 discusses and down selects the following options for source </w:t>
      </w:r>
      <w:proofErr w:type="spellStart"/>
      <w:r>
        <w:t>gNB</w:t>
      </w:r>
      <w:proofErr w:type="spellEnd"/>
      <w:r>
        <w:t xml:space="preserve"> to request UE performance feedback from target </w:t>
      </w:r>
      <w:proofErr w:type="spellStart"/>
      <w:r>
        <w:t>gNB</w:t>
      </w:r>
      <w:bookmarkEnd w:id="1"/>
      <w:proofErr w:type="spellEnd"/>
    </w:p>
    <w:p w14:paraId="324FCC92" w14:textId="77777777" w:rsidR="00346914" w:rsidRDefault="00346914" w:rsidP="00346914">
      <w:pPr>
        <w:pStyle w:val="Proposal"/>
        <w:numPr>
          <w:ilvl w:val="1"/>
          <w:numId w:val="5"/>
        </w:numPr>
      </w:pPr>
      <w:bookmarkStart w:id="2" w:name="_Toc118450375"/>
      <w:r>
        <w:t>Option 1: request UE performance feedback in another procedure after HO</w:t>
      </w:r>
      <w:bookmarkEnd w:id="2"/>
      <w:r>
        <w:t xml:space="preserve"> </w:t>
      </w:r>
    </w:p>
    <w:p w14:paraId="3A67D5D4" w14:textId="77777777" w:rsidR="00346914" w:rsidRDefault="00346914" w:rsidP="00346914">
      <w:pPr>
        <w:pStyle w:val="Proposal"/>
        <w:numPr>
          <w:ilvl w:val="1"/>
          <w:numId w:val="5"/>
        </w:numPr>
      </w:pPr>
      <w:bookmarkStart w:id="3" w:name="_Toc118450376"/>
      <w:r>
        <w:t>Option 2: request UE performance feedback in HO REQ message</w:t>
      </w:r>
      <w:bookmarkEnd w:id="3"/>
    </w:p>
    <w:p w14:paraId="5198B316" w14:textId="77777777" w:rsidR="00346914" w:rsidRDefault="00346914" w:rsidP="00346914">
      <w:pPr>
        <w:pStyle w:val="Proposal"/>
        <w:numPr>
          <w:ilvl w:val="0"/>
          <w:numId w:val="0"/>
        </w:numPr>
        <w:ind w:left="1440"/>
      </w:pPr>
    </w:p>
    <w:p w14:paraId="2035F5EF" w14:textId="64A93490" w:rsidR="00900441" w:rsidRPr="006267C3" w:rsidRDefault="00900441" w:rsidP="00F23E05">
      <w:pPr>
        <w:rPr>
          <w:b/>
          <w:bCs/>
          <w:u w:val="single"/>
        </w:rPr>
      </w:pPr>
      <w:r w:rsidRPr="006267C3">
        <w:rPr>
          <w:b/>
          <w:bCs/>
          <w:u w:val="single"/>
        </w:rPr>
        <w:t xml:space="preserve">Option 1: request UE performance feedback </w:t>
      </w:r>
      <w:r w:rsidR="006267C3" w:rsidRPr="006267C3">
        <w:rPr>
          <w:b/>
          <w:bCs/>
          <w:u w:val="single"/>
        </w:rPr>
        <w:t>in another procedure after HO</w:t>
      </w:r>
    </w:p>
    <w:p w14:paraId="3FF6F1DB" w14:textId="45BB9A8C" w:rsidR="00477696" w:rsidRDefault="00477696" w:rsidP="00477696">
      <w:r>
        <w:t xml:space="preserve">In option 1, </w:t>
      </w:r>
      <w:r w:rsidR="006267C3">
        <w:t xml:space="preserve">after the source </w:t>
      </w:r>
      <w:proofErr w:type="spellStart"/>
      <w:r w:rsidR="006267C3">
        <w:t>gNB</w:t>
      </w:r>
      <w:proofErr w:type="spellEnd"/>
      <w:r w:rsidR="006267C3">
        <w:t xml:space="preserve"> receives the HO REQ ACK message, source </w:t>
      </w:r>
      <w:proofErr w:type="spellStart"/>
      <w:r w:rsidR="006267C3">
        <w:t>gNB</w:t>
      </w:r>
      <w:proofErr w:type="spellEnd"/>
      <w:r w:rsidR="006267C3">
        <w:t xml:space="preserve"> triggers another procedure to request the UE performance feedback from the target </w:t>
      </w:r>
      <w:proofErr w:type="spellStart"/>
      <w:r w:rsidR="006267C3">
        <w:t>gNB</w:t>
      </w:r>
      <w:proofErr w:type="spellEnd"/>
      <w:r>
        <w:t xml:space="preserve">. After receiving the request message from the source </w:t>
      </w:r>
      <w:proofErr w:type="spellStart"/>
      <w:r>
        <w:t>gNB</w:t>
      </w:r>
      <w:proofErr w:type="spellEnd"/>
      <w:r>
        <w:t xml:space="preserve">, </w:t>
      </w:r>
      <w:r w:rsidR="00360856">
        <w:t xml:space="preserve">the target </w:t>
      </w:r>
      <w:proofErr w:type="spellStart"/>
      <w:r w:rsidR="00360856">
        <w:t>gNB</w:t>
      </w:r>
      <w:proofErr w:type="spellEnd"/>
      <w:r w:rsidR="00360856">
        <w:t xml:space="preserve"> will start measuring the UE performance (e.g., </w:t>
      </w:r>
      <w:r w:rsidR="00360856" w:rsidRPr="00360856">
        <w:t>Average Packet Delay, Average UE Throughput DL, Average UE Throughput UL, Average Packet Error Rate</w:t>
      </w:r>
      <w:r w:rsidR="00360856">
        <w:t xml:space="preserve">) and sends the measurement result back to source </w:t>
      </w:r>
      <w:proofErr w:type="spellStart"/>
      <w:r w:rsidR="00360856">
        <w:t>gNB</w:t>
      </w:r>
      <w:proofErr w:type="spellEnd"/>
      <w:r w:rsidR="00360856">
        <w:t xml:space="preserve"> once finishes.</w:t>
      </w:r>
    </w:p>
    <w:p w14:paraId="23DAA327" w14:textId="0FF66F42" w:rsidR="002054F5" w:rsidRDefault="00407B5F" w:rsidP="0025485F">
      <w:r>
        <w:t xml:space="preserve">Option 1 </w:t>
      </w:r>
      <w:r w:rsidR="0053529E">
        <w:t xml:space="preserve">will not impact the legacy HO REQ message, while it may </w:t>
      </w:r>
      <w:r w:rsidR="002A694E">
        <w:t xml:space="preserve">have </w:t>
      </w:r>
      <w:r w:rsidR="00F945A7">
        <w:t xml:space="preserve">UE context misalignment issues between the source </w:t>
      </w:r>
      <w:proofErr w:type="spellStart"/>
      <w:r w:rsidR="00F945A7">
        <w:t>gNB</w:t>
      </w:r>
      <w:proofErr w:type="spellEnd"/>
      <w:r w:rsidR="00F945A7">
        <w:t xml:space="preserve"> and the target </w:t>
      </w:r>
      <w:proofErr w:type="spellStart"/>
      <w:r w:rsidR="00F945A7">
        <w:t>gNB</w:t>
      </w:r>
      <w:proofErr w:type="spellEnd"/>
      <w:r w:rsidR="0025485F">
        <w:t xml:space="preserve">, especially considering </w:t>
      </w:r>
      <w:r w:rsidR="00590BA1">
        <w:t xml:space="preserve">majority companies </w:t>
      </w:r>
      <w:r w:rsidR="0073175E">
        <w:t>prefer</w:t>
      </w:r>
      <w:r w:rsidR="00BA2CB7">
        <w:t xml:space="preserve"> that</w:t>
      </w:r>
      <w:r w:rsidR="0073175E">
        <w:t xml:space="preserve"> it’s upon network implementation for how long should</w:t>
      </w:r>
      <w:r w:rsidR="009222E9">
        <w:t xml:space="preserve"> source</w:t>
      </w:r>
      <w:r w:rsidR="0073175E">
        <w:t xml:space="preserve"> </w:t>
      </w:r>
      <w:proofErr w:type="spellStart"/>
      <w:r w:rsidR="0073175E">
        <w:t>gNB</w:t>
      </w:r>
      <w:proofErr w:type="spellEnd"/>
      <w:r w:rsidR="0073175E">
        <w:t xml:space="preserve"> keeps the UE context after</w:t>
      </w:r>
      <w:r w:rsidR="000A2B3E">
        <w:t xml:space="preserve"> HO procedure. </w:t>
      </w:r>
    </w:p>
    <w:p w14:paraId="1B537D5B" w14:textId="5B475665" w:rsidR="000A2B3E" w:rsidRDefault="000A2B3E" w:rsidP="0025485F">
      <w:r>
        <w:t xml:space="preserve">For example, </w:t>
      </w:r>
      <w:r w:rsidR="00C85EB3">
        <w:t xml:space="preserve">after the HO procedure, before receiving the UE performance request message from the source </w:t>
      </w:r>
      <w:proofErr w:type="spellStart"/>
      <w:r w:rsidR="00C85EB3">
        <w:t>gNB</w:t>
      </w:r>
      <w:proofErr w:type="spellEnd"/>
      <w:r w:rsidR="00C85EB3">
        <w:t xml:space="preserve"> (since</w:t>
      </w:r>
      <w:r w:rsidR="001D00CA">
        <w:t xml:space="preserve"> target </w:t>
      </w:r>
      <w:proofErr w:type="spellStart"/>
      <w:r w:rsidR="001D00CA">
        <w:t>gNB</w:t>
      </w:r>
      <w:proofErr w:type="spellEnd"/>
      <w:r w:rsidR="001D00CA">
        <w:t xml:space="preserve"> does not know if/when the source </w:t>
      </w:r>
      <w:proofErr w:type="spellStart"/>
      <w:r w:rsidR="001D00CA">
        <w:t>gNB</w:t>
      </w:r>
      <w:proofErr w:type="spellEnd"/>
      <w:r w:rsidR="001D00CA">
        <w:t xml:space="preserve"> will send</w:t>
      </w:r>
      <w:r w:rsidR="00F91D92">
        <w:t xml:space="preserve"> the request</w:t>
      </w:r>
      <w:r w:rsidR="00C85EB3">
        <w:t>)</w:t>
      </w:r>
      <w:r w:rsidR="00F91D92">
        <w:t xml:space="preserve">, the target </w:t>
      </w:r>
      <w:proofErr w:type="spellStart"/>
      <w:r w:rsidR="00F91D92">
        <w:t>gNB</w:t>
      </w:r>
      <w:proofErr w:type="spellEnd"/>
      <w:r w:rsidR="00F91D92">
        <w:t xml:space="preserve"> may</w:t>
      </w:r>
      <w:r w:rsidR="00C858B4">
        <w:t xml:space="preserve"> send</w:t>
      </w:r>
      <w:r w:rsidR="00C075CF">
        <w:t xml:space="preserve"> UE context release message and</w:t>
      </w:r>
      <w:r w:rsidR="00F91D92">
        <w:t xml:space="preserve"> delete the context used for the </w:t>
      </w:r>
      <w:r w:rsidR="00CB23B5">
        <w:t xml:space="preserve">finished HO procedure (e.g., source/target UE </w:t>
      </w:r>
      <w:proofErr w:type="spellStart"/>
      <w:r w:rsidR="00CB23B5">
        <w:lastRenderedPageBreak/>
        <w:t>XnAP</w:t>
      </w:r>
      <w:proofErr w:type="spellEnd"/>
      <w:r w:rsidR="00CB23B5">
        <w:t xml:space="preserve"> ID)</w:t>
      </w:r>
      <w:r w:rsidR="00145A98">
        <w:t xml:space="preserve">. Then when </w:t>
      </w:r>
      <w:r w:rsidR="000B56AD">
        <w:t xml:space="preserve">the source </w:t>
      </w:r>
      <w:proofErr w:type="spellStart"/>
      <w:r w:rsidR="000B56AD">
        <w:t>gNB</w:t>
      </w:r>
      <w:proofErr w:type="spellEnd"/>
      <w:r w:rsidR="000B56AD">
        <w:t xml:space="preserve"> sends the UE performance request message including the source/target UE </w:t>
      </w:r>
      <w:proofErr w:type="spellStart"/>
      <w:r w:rsidR="000B56AD">
        <w:t>XnAP</w:t>
      </w:r>
      <w:proofErr w:type="spellEnd"/>
      <w:r w:rsidR="000B56AD">
        <w:t xml:space="preserve"> ID, the target </w:t>
      </w:r>
      <w:proofErr w:type="spellStart"/>
      <w:r w:rsidR="000B56AD">
        <w:t>gNB</w:t>
      </w:r>
      <w:proofErr w:type="spellEnd"/>
      <w:r w:rsidR="000B56AD">
        <w:t xml:space="preserve"> cannot </w:t>
      </w:r>
      <w:r w:rsidR="00334C0C">
        <w:t xml:space="preserve">understand. Also, it could be possible that </w:t>
      </w:r>
      <w:r w:rsidR="001925AF">
        <w:t xml:space="preserve">target </w:t>
      </w:r>
      <w:proofErr w:type="spellStart"/>
      <w:r w:rsidR="001925AF">
        <w:t>gNB</w:t>
      </w:r>
      <w:proofErr w:type="spellEnd"/>
      <w:r w:rsidR="001925AF">
        <w:t xml:space="preserve"> has already handed over the UE to another </w:t>
      </w:r>
      <w:proofErr w:type="spellStart"/>
      <w:r w:rsidR="001925AF">
        <w:t>gNB</w:t>
      </w:r>
      <w:proofErr w:type="spellEnd"/>
      <w:r w:rsidR="001925AF">
        <w:t xml:space="preserve">, when receives the UE performance request </w:t>
      </w:r>
      <w:r w:rsidR="004B07D4">
        <w:t xml:space="preserve">from the source </w:t>
      </w:r>
      <w:proofErr w:type="spellStart"/>
      <w:r w:rsidR="004B07D4">
        <w:t>gNB</w:t>
      </w:r>
      <w:proofErr w:type="spellEnd"/>
      <w:r w:rsidR="004B07D4">
        <w:t xml:space="preserve">. </w:t>
      </w:r>
    </w:p>
    <w:tbl>
      <w:tblPr>
        <w:tblStyle w:val="TableGrid"/>
        <w:tblW w:w="0" w:type="auto"/>
        <w:tblLook w:val="04A0" w:firstRow="1" w:lastRow="0" w:firstColumn="1" w:lastColumn="0" w:noHBand="0" w:noVBand="1"/>
      </w:tblPr>
      <w:tblGrid>
        <w:gridCol w:w="9855"/>
      </w:tblGrid>
      <w:tr w:rsidR="00666201" w14:paraId="3A1D51A9" w14:textId="77777777" w:rsidTr="00666201">
        <w:tc>
          <w:tcPr>
            <w:tcW w:w="9855" w:type="dxa"/>
          </w:tcPr>
          <w:p w14:paraId="4B05D731" w14:textId="65070443" w:rsidR="00666201" w:rsidRDefault="00666201" w:rsidP="0025485F">
            <w:r w:rsidRPr="005B4C00">
              <w:rPr>
                <w:rFonts w:ascii="Calibri" w:hAnsi="Calibri" w:cs="Calibri"/>
                <w:i/>
                <w:color w:val="FF0000"/>
                <w:sz w:val="16"/>
                <w:szCs w:val="16"/>
                <w:lang w:eastAsia="en-US"/>
              </w:rPr>
              <w:t>It is up to implementation for how long to maintain the UE context after a HO, to enable association of UE Performance Feedback to the UE context?</w:t>
            </w:r>
          </w:p>
        </w:tc>
      </w:tr>
    </w:tbl>
    <w:p w14:paraId="5ACA373B" w14:textId="77777777" w:rsidR="002D2663" w:rsidRDefault="002D2663" w:rsidP="0025485F"/>
    <w:p w14:paraId="2B752A68" w14:textId="0F971564" w:rsidR="004B07D4" w:rsidRDefault="00251DDD" w:rsidP="00251DDD">
      <w:pPr>
        <w:pStyle w:val="Observation"/>
      </w:pPr>
      <w:bookmarkStart w:id="4" w:name="_Toc118277446"/>
      <w:bookmarkStart w:id="5" w:name="_Toc118450370"/>
      <w:r>
        <w:t xml:space="preserve">If it’s upon </w:t>
      </w:r>
      <w:proofErr w:type="spellStart"/>
      <w:r>
        <w:t>gNB</w:t>
      </w:r>
      <w:proofErr w:type="spellEnd"/>
      <w:r>
        <w:t xml:space="preserve"> implementation for how long should the </w:t>
      </w:r>
      <w:proofErr w:type="spellStart"/>
      <w:r w:rsidR="00020882">
        <w:t>gNB</w:t>
      </w:r>
      <w:proofErr w:type="spellEnd"/>
      <w:r>
        <w:t xml:space="preserve"> keep the UE context, </w:t>
      </w:r>
      <w:r w:rsidR="00E45FE0">
        <w:t xml:space="preserve">the target </w:t>
      </w:r>
      <w:proofErr w:type="spellStart"/>
      <w:r w:rsidR="00E45FE0">
        <w:t>gNB</w:t>
      </w:r>
      <w:proofErr w:type="spellEnd"/>
      <w:r w:rsidR="00E45FE0">
        <w:t xml:space="preserve"> may not keep the UE context </w:t>
      </w:r>
      <w:r w:rsidR="00104F54">
        <w:t xml:space="preserve">used for the finished HO when receiving the UE performance request from the source </w:t>
      </w:r>
      <w:proofErr w:type="spellStart"/>
      <w:r w:rsidR="00104F54">
        <w:t>gNB</w:t>
      </w:r>
      <w:proofErr w:type="spellEnd"/>
      <w:r w:rsidR="00A04D8F">
        <w:t>, which leads to failed UE performance request.</w:t>
      </w:r>
      <w:bookmarkEnd w:id="4"/>
      <w:bookmarkEnd w:id="5"/>
    </w:p>
    <w:p w14:paraId="58F3F0F4" w14:textId="3893674A" w:rsidR="00A04D8F" w:rsidRDefault="00A04D8F" w:rsidP="00A04D8F">
      <w:pPr>
        <w:pStyle w:val="Observation"/>
        <w:numPr>
          <w:ilvl w:val="0"/>
          <w:numId w:val="0"/>
        </w:numPr>
        <w:ind w:left="360" w:hanging="360"/>
      </w:pPr>
    </w:p>
    <w:p w14:paraId="31913CF2" w14:textId="2BDBCC15" w:rsidR="004B07D4" w:rsidRDefault="004B07D4" w:rsidP="0025485F"/>
    <w:p w14:paraId="2A311600" w14:textId="1B12F543" w:rsidR="004B07D4" w:rsidRDefault="00B500EA" w:rsidP="00B500EA">
      <w:pPr>
        <w:jc w:val="center"/>
      </w:pPr>
      <w:r w:rsidRPr="00666719">
        <w:object w:dxaOrig="8364" w:dyaOrig="6468" w14:anchorId="09CEC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225.6pt" o:ole="">
            <v:imagedata r:id="rId11" o:title=""/>
          </v:shape>
          <o:OLEObject Type="Embed" ProgID="Visio.Drawing.15" ShapeID="_x0000_i1025" DrawAspect="Content" ObjectID="_1729063135" r:id="rId12"/>
        </w:object>
      </w:r>
    </w:p>
    <w:p w14:paraId="747765FA" w14:textId="2D075F86" w:rsidR="0022156E" w:rsidRPr="0097385F" w:rsidRDefault="0022156E" w:rsidP="0022156E">
      <w:pPr>
        <w:jc w:val="center"/>
        <w:rPr>
          <w:b/>
          <w:bCs/>
        </w:rPr>
      </w:pPr>
      <w:r w:rsidRPr="0097385F">
        <w:rPr>
          <w:b/>
          <w:bCs/>
        </w:rPr>
        <w:t>Figure 1: request UE performance feedback in another procedure after HO</w:t>
      </w:r>
    </w:p>
    <w:p w14:paraId="1C1E8414" w14:textId="2390233B" w:rsidR="004B07D4" w:rsidRDefault="004B07D4" w:rsidP="0025485F"/>
    <w:p w14:paraId="7A6E2875" w14:textId="7EA8608D" w:rsidR="005E24A6" w:rsidRDefault="005E24A6" w:rsidP="005E24A6">
      <w:pPr>
        <w:pStyle w:val="Proposal"/>
        <w:numPr>
          <w:ilvl w:val="0"/>
          <w:numId w:val="0"/>
        </w:numPr>
        <w:ind w:left="1304" w:hanging="1304"/>
      </w:pPr>
    </w:p>
    <w:p w14:paraId="1C8D04B9" w14:textId="68FAFEA7" w:rsidR="006267C3" w:rsidRDefault="006267C3" w:rsidP="005E24A6">
      <w:pPr>
        <w:pStyle w:val="Proposal"/>
        <w:numPr>
          <w:ilvl w:val="0"/>
          <w:numId w:val="0"/>
        </w:numPr>
        <w:ind w:left="1304" w:hanging="1304"/>
      </w:pPr>
    </w:p>
    <w:p w14:paraId="56469D8A" w14:textId="1E2DE3A6" w:rsidR="006267C3" w:rsidRPr="006267C3" w:rsidRDefault="006267C3" w:rsidP="006267C3">
      <w:pPr>
        <w:rPr>
          <w:b/>
          <w:bCs/>
          <w:u w:val="single"/>
        </w:rPr>
      </w:pPr>
      <w:r w:rsidRPr="006267C3">
        <w:rPr>
          <w:b/>
          <w:bCs/>
          <w:u w:val="single"/>
        </w:rPr>
        <w:t xml:space="preserve">Option </w:t>
      </w:r>
      <w:r>
        <w:rPr>
          <w:b/>
          <w:bCs/>
          <w:u w:val="single"/>
        </w:rPr>
        <w:t>2</w:t>
      </w:r>
      <w:r w:rsidRPr="006267C3">
        <w:rPr>
          <w:b/>
          <w:bCs/>
          <w:u w:val="single"/>
        </w:rPr>
        <w:t>: request UE performance feedback in HO REQ message</w:t>
      </w:r>
    </w:p>
    <w:p w14:paraId="00083785" w14:textId="32A77C50" w:rsidR="006267C3" w:rsidRDefault="00162675" w:rsidP="006267C3">
      <w:r>
        <w:t xml:space="preserve">In Option 2, </w:t>
      </w:r>
      <w:r w:rsidR="00E3575A">
        <w:t xml:space="preserve">the source </w:t>
      </w:r>
      <w:proofErr w:type="spellStart"/>
      <w:r w:rsidR="00E3575A">
        <w:t>gNB</w:t>
      </w:r>
      <w:proofErr w:type="spellEnd"/>
      <w:r w:rsidR="00E3575A">
        <w:t xml:space="preserve"> can </w:t>
      </w:r>
      <w:r w:rsidR="00794D46">
        <w:t xml:space="preserve">add indication in the HO REQ message to request UE performance feedback from the target </w:t>
      </w:r>
      <w:proofErr w:type="spellStart"/>
      <w:r w:rsidR="00794D46">
        <w:t>gNB</w:t>
      </w:r>
      <w:proofErr w:type="spellEnd"/>
      <w:r w:rsidR="00794D46">
        <w:t>. Then the</w:t>
      </w:r>
      <w:r w:rsidR="00010144">
        <w:t xml:space="preserve"> target </w:t>
      </w:r>
      <w:proofErr w:type="spellStart"/>
      <w:r w:rsidR="00010144">
        <w:t>gNB</w:t>
      </w:r>
      <w:proofErr w:type="spellEnd"/>
      <w:r w:rsidR="00010144">
        <w:t xml:space="preserve"> will start measuring UE performance immediately after the HO procedure, and send the measured UE performance feedback </w:t>
      </w:r>
      <w:r w:rsidR="002C30C0">
        <w:t xml:space="preserve">back to source </w:t>
      </w:r>
      <w:proofErr w:type="spellStart"/>
      <w:r w:rsidR="002C30C0">
        <w:t>gNB</w:t>
      </w:r>
      <w:proofErr w:type="spellEnd"/>
      <w:r w:rsidR="002C30C0">
        <w:t xml:space="preserve"> once finishes. </w:t>
      </w:r>
    </w:p>
    <w:p w14:paraId="0A059611" w14:textId="2D276DF5" w:rsidR="00346914" w:rsidRDefault="00F01FB3" w:rsidP="006267C3">
      <w:r>
        <w:t>Compar</w:t>
      </w:r>
      <w:r w:rsidR="00244BBD">
        <w:t>ed with</w:t>
      </w:r>
      <w:r>
        <w:t xml:space="preserve"> option 1, option</w:t>
      </w:r>
      <w:r w:rsidR="00244BBD">
        <w:t xml:space="preserve"> </w:t>
      </w:r>
      <w:r>
        <w:t xml:space="preserve">2 can avoid the UE context handling misalignment between source </w:t>
      </w:r>
      <w:proofErr w:type="spellStart"/>
      <w:r>
        <w:t>gNB</w:t>
      </w:r>
      <w:proofErr w:type="spellEnd"/>
      <w:r>
        <w:t xml:space="preserve"> and target </w:t>
      </w:r>
      <w:proofErr w:type="spellStart"/>
      <w:r>
        <w:t>gNB</w:t>
      </w:r>
      <w:proofErr w:type="spellEnd"/>
      <w:r w:rsidR="00BE54B5">
        <w:t xml:space="preserve">, since the target </w:t>
      </w:r>
      <w:proofErr w:type="spellStart"/>
      <w:r w:rsidR="00BE54B5">
        <w:t>gNB</w:t>
      </w:r>
      <w:proofErr w:type="spellEnd"/>
      <w:r w:rsidR="00BE54B5">
        <w:t xml:space="preserve"> will understand from the UE performance request indication in HO REQ message that it shall keep the UE context (e.g., UE </w:t>
      </w:r>
      <w:proofErr w:type="spellStart"/>
      <w:r w:rsidR="00BE54B5">
        <w:t>XnAP</w:t>
      </w:r>
      <w:proofErr w:type="spellEnd"/>
      <w:r w:rsidR="00BE54B5">
        <w:t xml:space="preserve"> ID used for HO) for sending the UE performance feedback later on. </w:t>
      </w:r>
    </w:p>
    <w:p w14:paraId="4449ABF8" w14:textId="3AB49CE0" w:rsidR="00041120" w:rsidRDefault="005B4F3C" w:rsidP="00020882">
      <w:pPr>
        <w:pStyle w:val="Observation"/>
      </w:pPr>
      <w:bookmarkStart w:id="6" w:name="_Toc118277447"/>
      <w:bookmarkStart w:id="7" w:name="_Toc118450371"/>
      <w:r>
        <w:t xml:space="preserve">Requesting UE performance feedback in HO REQ message can </w:t>
      </w:r>
      <w:r w:rsidR="00E425CA">
        <w:t xml:space="preserve">avoid misalignment between source </w:t>
      </w:r>
      <w:proofErr w:type="spellStart"/>
      <w:r w:rsidR="00E425CA">
        <w:t>gNB</w:t>
      </w:r>
      <w:proofErr w:type="spellEnd"/>
      <w:r w:rsidR="00E425CA">
        <w:t xml:space="preserve"> and target </w:t>
      </w:r>
      <w:proofErr w:type="spellStart"/>
      <w:r w:rsidR="00E425CA">
        <w:t>gNB</w:t>
      </w:r>
      <w:proofErr w:type="spellEnd"/>
      <w:r w:rsidR="00E425CA">
        <w:t xml:space="preserve"> w.r.t UE context handling.</w:t>
      </w:r>
      <w:bookmarkEnd w:id="6"/>
      <w:bookmarkEnd w:id="7"/>
      <w:r w:rsidR="00E425CA">
        <w:t xml:space="preserve"> </w:t>
      </w:r>
    </w:p>
    <w:p w14:paraId="072D7A10" w14:textId="02D141B8" w:rsidR="00010144" w:rsidRDefault="00010144" w:rsidP="006E5910"/>
    <w:p w14:paraId="650F410B" w14:textId="37CE3C44" w:rsidR="00821DBE" w:rsidRDefault="00ED5025" w:rsidP="004E0D08">
      <w:pPr>
        <w:jc w:val="center"/>
      </w:pPr>
      <w:r w:rsidRPr="00666719">
        <w:object w:dxaOrig="8364" w:dyaOrig="4956" w14:anchorId="1FEF3B9A">
          <v:shape id="_x0000_i1026" type="#_x0000_t75" style="width:292.8pt;height:173.4pt" o:ole="">
            <v:imagedata r:id="rId13" o:title=""/>
          </v:shape>
          <o:OLEObject Type="Embed" ProgID="Visio.Drawing.15" ShapeID="_x0000_i1026" DrawAspect="Content" ObjectID="_1729063136" r:id="rId14"/>
        </w:object>
      </w:r>
    </w:p>
    <w:p w14:paraId="5E731351" w14:textId="42E33C12" w:rsidR="00821DBE" w:rsidRPr="00DD6D42" w:rsidRDefault="0022156E" w:rsidP="0022156E">
      <w:pPr>
        <w:jc w:val="center"/>
        <w:rPr>
          <w:b/>
          <w:bCs/>
        </w:rPr>
      </w:pPr>
      <w:r w:rsidRPr="00DD6D42">
        <w:rPr>
          <w:b/>
          <w:bCs/>
        </w:rPr>
        <w:t>Figure 2: request UE performance feedback in HO REQ message</w:t>
      </w:r>
    </w:p>
    <w:p w14:paraId="6FF72CE9" w14:textId="7882CB58" w:rsidR="00821DBE" w:rsidRDefault="00821DBE" w:rsidP="006E5910"/>
    <w:p w14:paraId="4CBFF3F7" w14:textId="6D39F92F" w:rsidR="00821DBE" w:rsidRPr="00DD6D42" w:rsidRDefault="00821DBE" w:rsidP="00677011">
      <w:pPr>
        <w:jc w:val="center"/>
        <w:rPr>
          <w:b/>
          <w:bCs/>
        </w:rPr>
      </w:pPr>
      <w:r w:rsidRPr="00DD6D42">
        <w:rPr>
          <w:b/>
          <w:bCs/>
        </w:rPr>
        <w:t>Table 1: Ben</w:t>
      </w:r>
      <w:r w:rsidR="00275ABC" w:rsidRPr="00DD6D42">
        <w:rPr>
          <w:b/>
          <w:bCs/>
        </w:rPr>
        <w:t xml:space="preserve">chmark of options for source </w:t>
      </w:r>
      <w:proofErr w:type="spellStart"/>
      <w:r w:rsidR="00275ABC" w:rsidRPr="00DD6D42">
        <w:rPr>
          <w:b/>
          <w:bCs/>
        </w:rPr>
        <w:t>gNB</w:t>
      </w:r>
      <w:proofErr w:type="spellEnd"/>
      <w:r w:rsidR="00275ABC" w:rsidRPr="00DD6D42">
        <w:rPr>
          <w:b/>
          <w:bCs/>
        </w:rPr>
        <w:t xml:space="preserve"> to request UE performance feedback from target </w:t>
      </w:r>
      <w:proofErr w:type="spellStart"/>
      <w:r w:rsidR="00275ABC" w:rsidRPr="00DD6D42">
        <w:rPr>
          <w:b/>
          <w:bCs/>
        </w:rPr>
        <w:t>gNB</w:t>
      </w:r>
      <w:proofErr w:type="spellEnd"/>
    </w:p>
    <w:tbl>
      <w:tblPr>
        <w:tblStyle w:val="TableGrid"/>
        <w:tblW w:w="0" w:type="auto"/>
        <w:tblLook w:val="04A0" w:firstRow="1" w:lastRow="0" w:firstColumn="1" w:lastColumn="0" w:noHBand="0" w:noVBand="1"/>
      </w:tblPr>
      <w:tblGrid>
        <w:gridCol w:w="1555"/>
        <w:gridCol w:w="4110"/>
        <w:gridCol w:w="4190"/>
      </w:tblGrid>
      <w:tr w:rsidR="006E5910" w14:paraId="25CDFA5F" w14:textId="77777777" w:rsidTr="00F61947">
        <w:tc>
          <w:tcPr>
            <w:tcW w:w="1555" w:type="dxa"/>
          </w:tcPr>
          <w:p w14:paraId="1124856B" w14:textId="77777777" w:rsidR="006E5910" w:rsidRDefault="006E5910" w:rsidP="006E5910"/>
        </w:tc>
        <w:tc>
          <w:tcPr>
            <w:tcW w:w="4110" w:type="dxa"/>
          </w:tcPr>
          <w:p w14:paraId="411F1E0E" w14:textId="6B54E393" w:rsidR="006E5910" w:rsidRPr="00821DBE" w:rsidRDefault="006E5910" w:rsidP="006E5910">
            <w:pPr>
              <w:rPr>
                <w:b/>
                <w:bCs/>
              </w:rPr>
            </w:pPr>
            <w:r w:rsidRPr="00821DBE">
              <w:rPr>
                <w:b/>
                <w:bCs/>
              </w:rPr>
              <w:t>Option 1: request UE performance feedback in another procedure after HO</w:t>
            </w:r>
          </w:p>
        </w:tc>
        <w:tc>
          <w:tcPr>
            <w:tcW w:w="4190" w:type="dxa"/>
          </w:tcPr>
          <w:p w14:paraId="61D0E42A" w14:textId="20720BA5" w:rsidR="006E5910" w:rsidRPr="00821DBE" w:rsidRDefault="006E5910" w:rsidP="006E5910">
            <w:pPr>
              <w:rPr>
                <w:b/>
                <w:bCs/>
              </w:rPr>
            </w:pPr>
            <w:r w:rsidRPr="00821DBE">
              <w:rPr>
                <w:b/>
                <w:bCs/>
              </w:rPr>
              <w:t>Option 2: request UE performance feedback in HO REQ message</w:t>
            </w:r>
          </w:p>
        </w:tc>
      </w:tr>
      <w:tr w:rsidR="006E5910" w14:paraId="55040861" w14:textId="77777777" w:rsidTr="00F61947">
        <w:tc>
          <w:tcPr>
            <w:tcW w:w="1555" w:type="dxa"/>
          </w:tcPr>
          <w:p w14:paraId="6A0AE38E" w14:textId="04D7615D" w:rsidR="006E5910" w:rsidRPr="00821DBE" w:rsidRDefault="006E5910" w:rsidP="006E5910">
            <w:pPr>
              <w:rPr>
                <w:b/>
                <w:bCs/>
              </w:rPr>
            </w:pPr>
            <w:r w:rsidRPr="00821DBE">
              <w:rPr>
                <w:b/>
                <w:bCs/>
              </w:rPr>
              <w:t>Pros</w:t>
            </w:r>
          </w:p>
        </w:tc>
        <w:tc>
          <w:tcPr>
            <w:tcW w:w="4110" w:type="dxa"/>
          </w:tcPr>
          <w:p w14:paraId="3EC89EA5" w14:textId="6ACB303B" w:rsidR="006E5910" w:rsidRDefault="00F61947" w:rsidP="00F61947">
            <w:pPr>
              <w:pStyle w:val="ListParagraph"/>
              <w:numPr>
                <w:ilvl w:val="0"/>
                <w:numId w:val="24"/>
              </w:numPr>
            </w:pPr>
            <w:r>
              <w:t>No impact on legacy HO REQ message</w:t>
            </w:r>
          </w:p>
        </w:tc>
        <w:tc>
          <w:tcPr>
            <w:tcW w:w="4190" w:type="dxa"/>
          </w:tcPr>
          <w:p w14:paraId="41C558F0" w14:textId="77777777" w:rsidR="006E5910" w:rsidRDefault="00CC2D84" w:rsidP="00CC2D84">
            <w:pPr>
              <w:pStyle w:val="ListParagraph"/>
              <w:numPr>
                <w:ilvl w:val="0"/>
                <w:numId w:val="24"/>
              </w:numPr>
            </w:pPr>
            <w:r>
              <w:t>No extra request signalling needed</w:t>
            </w:r>
          </w:p>
          <w:p w14:paraId="317AF489" w14:textId="2291A174" w:rsidR="00CC2D84" w:rsidRDefault="00821DBE" w:rsidP="00CC2D84">
            <w:pPr>
              <w:pStyle w:val="ListParagraph"/>
              <w:numPr>
                <w:ilvl w:val="0"/>
                <w:numId w:val="24"/>
              </w:numPr>
            </w:pPr>
            <w:r>
              <w:t xml:space="preserve">No misalignment between source </w:t>
            </w:r>
            <w:proofErr w:type="spellStart"/>
            <w:r>
              <w:t>gNB</w:t>
            </w:r>
            <w:proofErr w:type="spellEnd"/>
            <w:r>
              <w:t xml:space="preserve"> and target </w:t>
            </w:r>
            <w:proofErr w:type="spellStart"/>
            <w:r>
              <w:t>gNB</w:t>
            </w:r>
            <w:proofErr w:type="spellEnd"/>
            <w:r>
              <w:t xml:space="preserve"> w.r.t UE context handling</w:t>
            </w:r>
          </w:p>
        </w:tc>
      </w:tr>
      <w:tr w:rsidR="006E5910" w14:paraId="3D9DC7B6" w14:textId="77777777" w:rsidTr="00F61947">
        <w:tc>
          <w:tcPr>
            <w:tcW w:w="1555" w:type="dxa"/>
          </w:tcPr>
          <w:p w14:paraId="16C25E90" w14:textId="0CAC2B3C" w:rsidR="006E5910" w:rsidRPr="00821DBE" w:rsidRDefault="006E5910" w:rsidP="006E5910">
            <w:pPr>
              <w:rPr>
                <w:b/>
                <w:bCs/>
              </w:rPr>
            </w:pPr>
            <w:r w:rsidRPr="00821DBE">
              <w:rPr>
                <w:b/>
                <w:bCs/>
              </w:rPr>
              <w:t>Cons</w:t>
            </w:r>
          </w:p>
        </w:tc>
        <w:tc>
          <w:tcPr>
            <w:tcW w:w="4110" w:type="dxa"/>
          </w:tcPr>
          <w:p w14:paraId="49394194" w14:textId="77777777" w:rsidR="006E5910" w:rsidRDefault="00F61947" w:rsidP="00F61947">
            <w:pPr>
              <w:pStyle w:val="ListParagraph"/>
              <w:numPr>
                <w:ilvl w:val="0"/>
                <w:numId w:val="24"/>
              </w:numPr>
            </w:pPr>
            <w:r>
              <w:t>Extra signalling to request</w:t>
            </w:r>
            <w:r w:rsidR="00502772">
              <w:t xml:space="preserve"> UE performance feedback after HO</w:t>
            </w:r>
          </w:p>
          <w:p w14:paraId="39B26E50" w14:textId="369EEB24" w:rsidR="00502772" w:rsidRDefault="00502772" w:rsidP="00F61947">
            <w:pPr>
              <w:pStyle w:val="ListParagraph"/>
              <w:numPr>
                <w:ilvl w:val="0"/>
                <w:numId w:val="24"/>
              </w:numPr>
            </w:pPr>
            <w:r>
              <w:t xml:space="preserve">Possible misalignment between source </w:t>
            </w:r>
            <w:proofErr w:type="spellStart"/>
            <w:r>
              <w:t>gNB</w:t>
            </w:r>
            <w:proofErr w:type="spellEnd"/>
            <w:r>
              <w:t xml:space="preserve"> and target </w:t>
            </w:r>
            <w:proofErr w:type="spellStart"/>
            <w:r>
              <w:t>gNB</w:t>
            </w:r>
            <w:proofErr w:type="spellEnd"/>
            <w:r w:rsidR="00CC2D84">
              <w:t xml:space="preserve"> w.r.t UE context handling, which leads to failed procedure.</w:t>
            </w:r>
          </w:p>
        </w:tc>
        <w:tc>
          <w:tcPr>
            <w:tcW w:w="4190" w:type="dxa"/>
          </w:tcPr>
          <w:p w14:paraId="0D3ECF27" w14:textId="625033F9" w:rsidR="006E5910" w:rsidRDefault="00821DBE" w:rsidP="00821DBE">
            <w:pPr>
              <w:pStyle w:val="ListParagraph"/>
              <w:numPr>
                <w:ilvl w:val="0"/>
                <w:numId w:val="24"/>
              </w:numPr>
            </w:pPr>
            <w:r>
              <w:t>Impact on legacy HO REQ message</w:t>
            </w:r>
          </w:p>
        </w:tc>
      </w:tr>
    </w:tbl>
    <w:p w14:paraId="7B866939" w14:textId="6E7F9947" w:rsidR="006267C3" w:rsidRDefault="006267C3" w:rsidP="006E5910"/>
    <w:p w14:paraId="070289CC" w14:textId="69C2173E" w:rsidR="00732145" w:rsidRDefault="00732145" w:rsidP="00732145">
      <w:r>
        <w:t>Based on above analysis, option 2 seems to be a</w:t>
      </w:r>
      <w:r w:rsidR="00FF32D9">
        <w:t xml:space="preserve"> technically better solution. Considering UE performance feedback is HO scenario specific and RAN3 also agreed to use HO REQ carrying predicted UE trajectory</w:t>
      </w:r>
      <w:r w:rsidR="00E52458">
        <w:t xml:space="preserve">, it is ok to embed the UE performance feedback request in the HO REQ message. </w:t>
      </w:r>
      <w:r>
        <w:t xml:space="preserve"> </w:t>
      </w:r>
    </w:p>
    <w:p w14:paraId="390C857A" w14:textId="2C12B896" w:rsidR="00E52458" w:rsidRDefault="00E52458" w:rsidP="008C2DD0">
      <w:pPr>
        <w:pStyle w:val="Proposal"/>
      </w:pPr>
      <w:bookmarkStart w:id="8" w:name="_Toc118450377"/>
      <w:r>
        <w:t>RA</w:t>
      </w:r>
      <w:r w:rsidR="00AA5EE1">
        <w:t>N3 tries to agree on Option 2. I</w:t>
      </w:r>
      <w:r>
        <w:t xml:space="preserve">f RAN3 agrees Option 1, source </w:t>
      </w:r>
      <w:proofErr w:type="spellStart"/>
      <w:r>
        <w:t>gNB</w:t>
      </w:r>
      <w:proofErr w:type="spellEnd"/>
      <w:r>
        <w:t xml:space="preserve"> shall sends the UE performance feedback request before receiving the UE context release message.</w:t>
      </w:r>
      <w:bookmarkEnd w:id="8"/>
      <w:r>
        <w:t xml:space="preserve"> </w:t>
      </w:r>
    </w:p>
    <w:p w14:paraId="33675FAE" w14:textId="1FCE5394" w:rsidR="006267C3" w:rsidRDefault="006267C3" w:rsidP="006267C3"/>
    <w:p w14:paraId="4969258A" w14:textId="77777777" w:rsidR="006267C3" w:rsidRDefault="006267C3" w:rsidP="006267C3"/>
    <w:p w14:paraId="07C82D64" w14:textId="61906EEF" w:rsidR="00764A0B" w:rsidRDefault="00764A0B" w:rsidP="00764A0B">
      <w:pPr>
        <w:pStyle w:val="Heading2"/>
      </w:pPr>
      <w:r>
        <w:t>2.</w:t>
      </w:r>
      <w:r w:rsidR="00651F6B">
        <w:t>2</w:t>
      </w:r>
      <w:r>
        <w:tab/>
      </w:r>
      <w:r w:rsidR="0071445D">
        <w:t>Feedback actual UE trajectory</w:t>
      </w:r>
    </w:p>
    <w:p w14:paraId="31F6F02A" w14:textId="77777777" w:rsidR="00200406" w:rsidRDefault="00200406" w:rsidP="00200406">
      <w:r>
        <w:t xml:space="preserve">First of all, as captured in TR 37.817 and raised in many discussions during the study item, it is considered crucial for the entity responsible for Model Training to understand the model performance after deploying the model to the Model Inference. The Model Training entity shall trigger model retraining/update in case the model performance becomes unacceptable, e.g., the produced prediction result is far away from the actual measurement result meaning large prediction error. </w:t>
      </w:r>
    </w:p>
    <w:p w14:paraId="69683720" w14:textId="77777777" w:rsidR="00200406" w:rsidRDefault="00200406" w:rsidP="00200406">
      <w:pPr>
        <w:jc w:val="center"/>
        <w:rPr>
          <w:rFonts w:ascii="Times New Roman" w:hAnsi="Times New Roman"/>
          <w:lang w:eastAsia="ko-KR"/>
        </w:rPr>
      </w:pPr>
      <w:r>
        <w:rPr>
          <w:rFonts w:ascii="Times New Roman" w:hAnsi="Times New Roman"/>
          <w:lang w:eastAsia="ko-KR"/>
        </w:rPr>
        <w:object w:dxaOrig="8088" w:dyaOrig="3180" w14:anchorId="129324C9">
          <v:shape id="_x0000_i1027" type="#_x0000_t75" style="width:404.4pt;height:159.6pt" o:ole="">
            <v:imagedata r:id="rId15" o:title=""/>
          </v:shape>
          <o:OLEObject Type="Embed" ProgID="Visio.Drawing.15" ShapeID="_x0000_i1027" DrawAspect="Content" ObjectID="_1729063137" r:id="rId16"/>
        </w:object>
      </w:r>
    </w:p>
    <w:p w14:paraId="5E17A57C" w14:textId="0386E19B" w:rsidR="00200406" w:rsidRPr="004A0572" w:rsidRDefault="00200406" w:rsidP="00200406">
      <w:pPr>
        <w:jc w:val="center"/>
        <w:rPr>
          <w:b/>
          <w:bCs/>
        </w:rPr>
      </w:pPr>
      <w:r w:rsidRPr="004A0572">
        <w:rPr>
          <w:b/>
          <w:bCs/>
        </w:rPr>
        <w:t xml:space="preserve">Figure </w:t>
      </w:r>
      <w:r w:rsidR="0071445D">
        <w:rPr>
          <w:b/>
          <w:bCs/>
        </w:rPr>
        <w:t>3</w:t>
      </w:r>
      <w:r w:rsidRPr="004A0572">
        <w:rPr>
          <w:b/>
          <w:bCs/>
        </w:rPr>
        <w:t>: Functional Framework for RAN Intelligence</w:t>
      </w:r>
    </w:p>
    <w:p w14:paraId="4C345E3D" w14:textId="77777777" w:rsidR="00200406" w:rsidRDefault="00200406" w:rsidP="00200406">
      <w:pPr>
        <w:pStyle w:val="Observation"/>
      </w:pPr>
      <w:bookmarkStart w:id="9" w:name="_Toc114586286"/>
      <w:bookmarkStart w:id="10" w:name="_Toc114586348"/>
      <w:bookmarkStart w:id="11" w:name="_Toc114586874"/>
      <w:bookmarkStart w:id="12" w:name="_Toc114755084"/>
      <w:bookmarkStart w:id="13" w:name="_Toc118277448"/>
      <w:bookmarkStart w:id="14" w:name="_Toc118450372"/>
      <w:r>
        <w:t>Model performance monitor is crucial for the Model Training entity to retrain/update the AI/ML model in case the model performance becomes unacceptable.</w:t>
      </w:r>
      <w:bookmarkEnd w:id="9"/>
      <w:bookmarkEnd w:id="10"/>
      <w:bookmarkEnd w:id="11"/>
      <w:bookmarkEnd w:id="12"/>
      <w:bookmarkEnd w:id="13"/>
      <w:bookmarkEnd w:id="14"/>
      <w:r>
        <w:t xml:space="preserve"> </w:t>
      </w:r>
    </w:p>
    <w:p w14:paraId="4A80EF3E" w14:textId="77777777" w:rsidR="00E9593B" w:rsidRDefault="00E9593B" w:rsidP="005E24A6">
      <w:pPr>
        <w:pStyle w:val="Proposal"/>
        <w:numPr>
          <w:ilvl w:val="0"/>
          <w:numId w:val="0"/>
        </w:numPr>
        <w:ind w:left="1304" w:hanging="1304"/>
      </w:pPr>
    </w:p>
    <w:p w14:paraId="4B2899F5" w14:textId="50938924" w:rsidR="005E24A6" w:rsidRDefault="00E6396B" w:rsidP="005E24A6">
      <w:r>
        <w:t xml:space="preserve">If a source NG-RAN node has sent UE trajectory prediction to </w:t>
      </w:r>
      <w:r w:rsidR="00062C90">
        <w:t>a</w:t>
      </w:r>
      <w:r>
        <w:t xml:space="preserve"> target NG-RAN node</w:t>
      </w:r>
      <w:r w:rsidR="00E249ED">
        <w:t xml:space="preserve">, the source NG-RAN node could be interested to know if the prediction </w:t>
      </w:r>
      <w:r w:rsidR="00062C90">
        <w:t>is accurate</w:t>
      </w:r>
      <w:r w:rsidR="00E249ED">
        <w:t xml:space="preserve"> or not. If the prediction accuracy becomes low, the source NG-RAN node could trigger the process to retrain the AI model. On the other hand, since the UE will disconnect from the source NG-RAN node, the source NG-RAN node can no longer measure the actual UE trajectory or UE traffic after the handover. Therefore, it can only rely on the target NG-RAN node to provide the actual measurement result (e.g., measured UE trajectory) back to the source NG-RAN node, which can be further used to determine if the prediction was accurate and retrain the model using the actual measurement result</w:t>
      </w:r>
      <w:r w:rsidR="009806EA">
        <w:t xml:space="preserve"> if needed</w:t>
      </w:r>
      <w:r w:rsidR="00E249ED">
        <w:t>.</w:t>
      </w:r>
    </w:p>
    <w:p w14:paraId="38AE92B4" w14:textId="559122D0" w:rsidR="009806EA" w:rsidRDefault="009806EA" w:rsidP="009806EA">
      <w:pPr>
        <w:pStyle w:val="Observation"/>
      </w:pPr>
      <w:bookmarkStart w:id="15" w:name="_Toc110437861"/>
      <w:bookmarkStart w:id="16" w:name="_Toc110545286"/>
      <w:bookmarkStart w:id="17" w:name="_Toc114755085"/>
      <w:bookmarkStart w:id="18" w:name="_Toc118277449"/>
      <w:bookmarkStart w:id="19" w:name="_Toc118450373"/>
      <w:r>
        <w:t>The source NG-RAN node needs to know if the prediction result that has been provided to the target NG-RAN node is accurate</w:t>
      </w:r>
      <w:r w:rsidR="0002475A">
        <w:t xml:space="preserve"> </w:t>
      </w:r>
      <w:r>
        <w:t>and retrain the AI model if needed.</w:t>
      </w:r>
      <w:bookmarkEnd w:id="15"/>
      <w:bookmarkEnd w:id="16"/>
      <w:bookmarkEnd w:id="17"/>
      <w:bookmarkEnd w:id="18"/>
      <w:bookmarkEnd w:id="19"/>
      <w:r>
        <w:t xml:space="preserve">  </w:t>
      </w:r>
    </w:p>
    <w:p w14:paraId="72998B2B" w14:textId="04B795DB" w:rsidR="004914F5" w:rsidRDefault="004914F5" w:rsidP="004914F5">
      <w:pPr>
        <w:pStyle w:val="Proposal"/>
      </w:pPr>
      <w:bookmarkStart w:id="20" w:name="_Toc114586877"/>
      <w:bookmarkStart w:id="21" w:name="_Toc118450378"/>
      <w:r>
        <w:t>RAN3 confirms there is a need for the source NG-RAN node, that has made UE trajectory prediction and then sends to the target NG-RAN node, to understand the prediction accuracy as part of the AI/ML model performance monitor.</w:t>
      </w:r>
      <w:bookmarkEnd w:id="20"/>
      <w:bookmarkEnd w:id="21"/>
      <w:r>
        <w:t xml:space="preserve"> </w:t>
      </w:r>
    </w:p>
    <w:p w14:paraId="44E32A76" w14:textId="36D54704" w:rsidR="009806EA" w:rsidRDefault="009806EA" w:rsidP="009806EA">
      <w:pPr>
        <w:pStyle w:val="Proposal"/>
      </w:pPr>
      <w:bookmarkStart w:id="22" w:name="_Toc118450379"/>
      <w:r>
        <w:t xml:space="preserve">RAN3 discusses mechanisms for the source NG-RAN node to obtain actual </w:t>
      </w:r>
      <w:r w:rsidR="00030944">
        <w:t>UE trajectory</w:t>
      </w:r>
      <w:r>
        <w:t>, that is corresponding to the prediction result that has been provided, from the target NG-RAN node after handover.</w:t>
      </w:r>
      <w:bookmarkEnd w:id="22"/>
      <w:r>
        <w:t xml:space="preserve"> </w:t>
      </w:r>
    </w:p>
    <w:p w14:paraId="23A002C6" w14:textId="4C971F40" w:rsidR="004914F5" w:rsidRDefault="004914F5" w:rsidP="004914F5">
      <w:pPr>
        <w:pStyle w:val="Proposal"/>
        <w:numPr>
          <w:ilvl w:val="0"/>
          <w:numId w:val="0"/>
        </w:numPr>
        <w:ind w:left="1304" w:hanging="1304"/>
      </w:pPr>
    </w:p>
    <w:p w14:paraId="5C96B25D" w14:textId="77777777" w:rsidR="004914F5" w:rsidRDefault="004914F5" w:rsidP="004914F5">
      <w:pPr>
        <w:pStyle w:val="Proposal"/>
        <w:numPr>
          <w:ilvl w:val="0"/>
          <w:numId w:val="0"/>
        </w:numPr>
        <w:ind w:left="1304" w:hanging="1304"/>
      </w:pPr>
    </w:p>
    <w:p w14:paraId="428FF641" w14:textId="08E276CE" w:rsidR="002F13AE" w:rsidRDefault="00F50020" w:rsidP="009806EA">
      <w:pPr>
        <w:jc w:val="center"/>
      </w:pPr>
      <w:r>
        <w:rPr>
          <w:noProof/>
        </w:rPr>
        <w:drawing>
          <wp:inline distT="0" distB="0" distL="0" distR="0" wp14:anchorId="72F46632" wp14:editId="3D13828B">
            <wp:extent cx="3385457" cy="2514813"/>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97236" cy="2523563"/>
                    </a:xfrm>
                    <a:prstGeom prst="rect">
                      <a:avLst/>
                    </a:prstGeom>
                  </pic:spPr>
                </pic:pic>
              </a:graphicData>
            </a:graphic>
          </wp:inline>
        </w:drawing>
      </w:r>
    </w:p>
    <w:p w14:paraId="1FAA85D4" w14:textId="036CBE13" w:rsidR="009806EA" w:rsidRDefault="009806EA" w:rsidP="009806EA">
      <w:pPr>
        <w:jc w:val="center"/>
        <w:rPr>
          <w:b/>
          <w:bCs/>
        </w:rPr>
      </w:pPr>
      <w:r w:rsidRPr="009806EA">
        <w:rPr>
          <w:b/>
          <w:bCs/>
        </w:rPr>
        <w:t xml:space="preserve">Figure </w:t>
      </w:r>
      <w:r w:rsidR="0071445D">
        <w:rPr>
          <w:b/>
          <w:bCs/>
        </w:rPr>
        <w:t>4</w:t>
      </w:r>
      <w:r w:rsidRPr="009806EA">
        <w:rPr>
          <w:b/>
          <w:bCs/>
        </w:rPr>
        <w:t xml:space="preserve">: Exemplary procedure to transfer prediction result and get actual measurement during handover </w:t>
      </w:r>
    </w:p>
    <w:p w14:paraId="7E7DEC13" w14:textId="36858EE1" w:rsidR="00F20622" w:rsidRDefault="00F20622" w:rsidP="00F20622">
      <w:pPr>
        <w:pStyle w:val="Proposal"/>
        <w:numPr>
          <w:ilvl w:val="0"/>
          <w:numId w:val="0"/>
        </w:numPr>
        <w:ind w:left="1304" w:hanging="1304"/>
      </w:pPr>
    </w:p>
    <w:p w14:paraId="3CC71C30" w14:textId="3D913E18" w:rsidR="00F20622" w:rsidRDefault="00F20622" w:rsidP="00F20622">
      <w:pPr>
        <w:pStyle w:val="Proposal"/>
        <w:numPr>
          <w:ilvl w:val="0"/>
          <w:numId w:val="0"/>
        </w:numPr>
        <w:ind w:left="1304" w:hanging="1304"/>
      </w:pPr>
    </w:p>
    <w:p w14:paraId="26B71FAE" w14:textId="43321BD8" w:rsidR="00F20622" w:rsidRDefault="00F20622" w:rsidP="00F20622">
      <w:pPr>
        <w:pStyle w:val="Heading2"/>
      </w:pPr>
      <w:r>
        <w:t>2.3</w:t>
      </w:r>
      <w:r>
        <w:tab/>
        <w:t xml:space="preserve">Predicted UE traffic </w:t>
      </w:r>
    </w:p>
    <w:p w14:paraId="517D91B0" w14:textId="3AD38189" w:rsidR="00B947C7" w:rsidRDefault="00203572" w:rsidP="00B947C7">
      <w:r>
        <w:t xml:space="preserve">Although it’s not </w:t>
      </w:r>
      <w:r w:rsidR="004639DE">
        <w:t xml:space="preserve">explicitly captured in TR 37.817, </w:t>
      </w:r>
      <w:r w:rsidR="0091162E">
        <w:t xml:space="preserve">we </w:t>
      </w:r>
      <w:r w:rsidR="008B7E3F">
        <w:t xml:space="preserve">believe predicted UE traffic </w:t>
      </w:r>
      <w:r w:rsidR="008B7E3F" w:rsidRPr="008B7E3F">
        <w:t xml:space="preserve">(i.e., data volume in a time window) can also be provided to the target </w:t>
      </w:r>
      <w:proofErr w:type="spellStart"/>
      <w:r w:rsidR="008B7E3F" w:rsidRPr="008B7E3F">
        <w:t>gNB</w:t>
      </w:r>
      <w:proofErr w:type="spellEnd"/>
      <w:r w:rsidR="008B7E3F" w:rsidRPr="008B7E3F">
        <w:t xml:space="preserve"> similar as predicted UE trajectory.</w:t>
      </w:r>
      <w:r w:rsidR="00660427">
        <w:t xml:space="preserve"> </w:t>
      </w:r>
      <w:r w:rsidR="00EF3FFB">
        <w:t xml:space="preserve">The reasoning is </w:t>
      </w:r>
      <w:r w:rsidR="00B947C7">
        <w:t>similar</w:t>
      </w:r>
      <w:r w:rsidR="008A31EB">
        <w:t xml:space="preserve">. </w:t>
      </w:r>
      <w:r w:rsidR="00B947C7">
        <w:t>During handover, if the source NG-RAN node has predicted UE traffic available, it is technically beneficial for the target NG-RAN node to be aware of as well considering:</w:t>
      </w:r>
    </w:p>
    <w:p w14:paraId="594AF383" w14:textId="77777777" w:rsidR="00B947C7" w:rsidRDefault="00B947C7" w:rsidP="00B947C7">
      <w:pPr>
        <w:pStyle w:val="ListParagraph"/>
        <w:numPr>
          <w:ilvl w:val="0"/>
          <w:numId w:val="22"/>
        </w:numPr>
      </w:pPr>
      <w:r>
        <w:t xml:space="preserve">The target NG-RAN node doesn’t have to perform the AI inference again if the prediction is provided from the source NG-RAN node. Computing resources for AI inference can be saved. </w:t>
      </w:r>
    </w:p>
    <w:p w14:paraId="2B6CDBFB" w14:textId="36ECFA25" w:rsidR="00B947C7" w:rsidRDefault="00B947C7" w:rsidP="00B947C7">
      <w:pPr>
        <w:pStyle w:val="ListParagraph"/>
        <w:numPr>
          <w:ilvl w:val="0"/>
          <w:numId w:val="22"/>
        </w:numPr>
      </w:pPr>
      <w:r>
        <w:t xml:space="preserve">The target NG-RAN node can utilize the </w:t>
      </w:r>
      <w:r w:rsidR="00AF4402">
        <w:t>predicted UE traffic</w:t>
      </w:r>
      <w:r>
        <w:t xml:space="preserve"> provided by the source NG-RAN node for future load balancing, energy saving, or mobility optimization decisions.  </w:t>
      </w:r>
    </w:p>
    <w:p w14:paraId="0A3FFB89" w14:textId="14DDCC3D" w:rsidR="00B947C7" w:rsidRDefault="00B947C7" w:rsidP="00B947C7">
      <w:r>
        <w:t>Therefore, RAN3 is suggested to support the source NG-RAN node to transfer the predict</w:t>
      </w:r>
      <w:r w:rsidR="00AF4402">
        <w:t xml:space="preserve">ed UE traffic </w:t>
      </w:r>
      <w:r>
        <w:t>related to the handed-over UE</w:t>
      </w:r>
      <w:r w:rsidR="00AF4402">
        <w:t xml:space="preserve"> </w:t>
      </w:r>
      <w:r>
        <w:t xml:space="preserve">to the target NG-RAN node. </w:t>
      </w:r>
    </w:p>
    <w:p w14:paraId="52C60D1E" w14:textId="148DCE92" w:rsidR="00AF4402" w:rsidRDefault="00AF4402" w:rsidP="00AF4402">
      <w:pPr>
        <w:pStyle w:val="Proposal"/>
      </w:pPr>
      <w:bookmarkStart w:id="23" w:name="_Toc118450380"/>
      <w:r>
        <w:t xml:space="preserve">predicted UE traffic </w:t>
      </w:r>
      <w:r w:rsidRPr="008B7E3F">
        <w:t xml:space="preserve">(i.e., data volume in a time window) can also be provided to the target </w:t>
      </w:r>
      <w:proofErr w:type="spellStart"/>
      <w:r w:rsidRPr="008B7E3F">
        <w:t>gNB</w:t>
      </w:r>
      <w:proofErr w:type="spellEnd"/>
      <w:r w:rsidRPr="008B7E3F">
        <w:t xml:space="preserve"> similar as predicted UE trajectory</w:t>
      </w:r>
      <w:bookmarkEnd w:id="23"/>
    </w:p>
    <w:p w14:paraId="2C04DC20" w14:textId="77777777" w:rsidR="00B947C7" w:rsidRDefault="00B947C7" w:rsidP="0042784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844A86D" w14:textId="77777777" w:rsidR="004231D1"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4231D1" w:rsidRPr="00E910D9">
        <w:rPr>
          <w:noProof/>
          <w14:scene3d>
            <w14:camera w14:prst="orthographicFront"/>
            <w14:lightRig w14:rig="threePt" w14:dir="t">
              <w14:rot w14:lat="0" w14:lon="0" w14:rev="0"/>
            </w14:lightRig>
          </w14:scene3d>
        </w:rPr>
        <w:t>Observation 1</w:t>
      </w:r>
      <w:r w:rsidR="004231D1">
        <w:rPr>
          <w:rFonts w:asciiTheme="minorHAnsi" w:eastAsiaTheme="minorEastAsia" w:hAnsiTheme="minorHAnsi" w:cstheme="minorBidi"/>
          <w:b w:val="0"/>
          <w:noProof/>
          <w:sz w:val="22"/>
          <w:szCs w:val="22"/>
          <w:lang w:val="en-US" w:eastAsia="zh-CN"/>
        </w:rPr>
        <w:tab/>
      </w:r>
      <w:r w:rsidR="004231D1">
        <w:rPr>
          <w:noProof/>
        </w:rPr>
        <w:t>If it’s upon gNB implementation for how long should the gNB keep the UE context, the target gNB may not keep the UE context used for the finished HO when receiving the UE performance request from the source gNB, which leads to failed UE performance request.</w:t>
      </w:r>
    </w:p>
    <w:p w14:paraId="7CFE5BA0" w14:textId="77777777" w:rsidR="004231D1" w:rsidRDefault="004231D1">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910D9">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Requesting UE performance feedback in HO REQ message can avoid misalignment between source gNB and target gNB w.r.t UE context handling.</w:t>
      </w:r>
    </w:p>
    <w:p w14:paraId="450DF70B" w14:textId="77777777" w:rsidR="004231D1" w:rsidRDefault="004231D1">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910D9">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Model performance monitor is crucial for the Model Training entity to retrain/update the AI/ML model in case the model performance becomes unacceptable.</w:t>
      </w:r>
    </w:p>
    <w:p w14:paraId="43CB4CD1" w14:textId="77777777" w:rsidR="004231D1" w:rsidRDefault="004231D1">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910D9">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The source NG-RAN node needs to know if the prediction result that has been provided to the target NG-RAN node is accurate and retrain the AI model if needed.</w:t>
      </w:r>
    </w:p>
    <w:p w14:paraId="1FDBFF53" w14:textId="694ED660"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6AAC722" w14:textId="6EEC8F48" w:rsidR="004231D1"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8450374" w:history="1">
        <w:r w:rsidR="004231D1" w:rsidRPr="009F3C80">
          <w:rPr>
            <w:rStyle w:val="Hyperlink"/>
            <w:noProof/>
            <w14:scene3d>
              <w14:camera w14:prst="orthographicFront"/>
              <w14:lightRig w14:rig="threePt" w14:dir="t">
                <w14:rot w14:lat="0" w14:lon="0" w14:rev="0"/>
              </w14:lightRig>
            </w14:scene3d>
          </w:rPr>
          <w:t>Proposal 1</w:t>
        </w:r>
        <w:r w:rsidR="004231D1">
          <w:rPr>
            <w:rFonts w:asciiTheme="minorHAnsi" w:eastAsiaTheme="minorEastAsia" w:hAnsiTheme="minorHAnsi" w:cstheme="minorBidi"/>
            <w:b w:val="0"/>
            <w:noProof/>
            <w:sz w:val="22"/>
            <w:szCs w:val="22"/>
            <w:lang w:val="en-US" w:eastAsia="zh-CN"/>
          </w:rPr>
          <w:tab/>
        </w:r>
        <w:r w:rsidR="004231D1" w:rsidRPr="009F3C80">
          <w:rPr>
            <w:rStyle w:val="Hyperlink"/>
            <w:noProof/>
          </w:rPr>
          <w:t>RAN3 discusses and down selects the following options for source gNB to request UE performance feedback from target gNB</w:t>
        </w:r>
      </w:hyperlink>
    </w:p>
    <w:p w14:paraId="40A65E29" w14:textId="6940E1C9" w:rsidR="004231D1" w:rsidRDefault="004231D1">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50375" w:history="1">
        <w:r w:rsidRPr="009F3C80">
          <w:rPr>
            <w:rStyle w:val="Hyperlink"/>
            <w:noProof/>
          </w:rPr>
          <w:t>a.</w:t>
        </w:r>
        <w:r>
          <w:rPr>
            <w:rFonts w:asciiTheme="minorHAnsi" w:eastAsiaTheme="minorEastAsia" w:hAnsiTheme="minorHAnsi" w:cstheme="minorBidi"/>
            <w:b w:val="0"/>
            <w:noProof/>
            <w:sz w:val="22"/>
            <w:szCs w:val="22"/>
            <w:lang w:val="en-US" w:eastAsia="zh-CN"/>
          </w:rPr>
          <w:tab/>
        </w:r>
        <w:r w:rsidRPr="009F3C80">
          <w:rPr>
            <w:rStyle w:val="Hyperlink"/>
            <w:noProof/>
          </w:rPr>
          <w:t>Option 1: request UE performance feedback in another procedure after HO</w:t>
        </w:r>
      </w:hyperlink>
    </w:p>
    <w:p w14:paraId="49771992" w14:textId="45709608" w:rsidR="004231D1" w:rsidRDefault="004231D1">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50376" w:history="1">
        <w:r w:rsidRPr="009F3C80">
          <w:rPr>
            <w:rStyle w:val="Hyperlink"/>
            <w:noProof/>
          </w:rPr>
          <w:t>b.</w:t>
        </w:r>
        <w:r>
          <w:rPr>
            <w:rFonts w:asciiTheme="minorHAnsi" w:eastAsiaTheme="minorEastAsia" w:hAnsiTheme="minorHAnsi" w:cstheme="minorBidi"/>
            <w:b w:val="0"/>
            <w:noProof/>
            <w:sz w:val="22"/>
            <w:szCs w:val="22"/>
            <w:lang w:val="en-US" w:eastAsia="zh-CN"/>
          </w:rPr>
          <w:tab/>
        </w:r>
        <w:r w:rsidRPr="009F3C80">
          <w:rPr>
            <w:rStyle w:val="Hyperlink"/>
            <w:noProof/>
          </w:rPr>
          <w:t>Option 2: request UE performance feedback in HO REQ message</w:t>
        </w:r>
      </w:hyperlink>
    </w:p>
    <w:p w14:paraId="791CC53C" w14:textId="12AB5903" w:rsidR="004231D1" w:rsidRDefault="004231D1">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377" w:history="1">
        <w:r w:rsidRPr="009F3C80">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9F3C80">
          <w:rPr>
            <w:rStyle w:val="Hyperlink"/>
            <w:noProof/>
          </w:rPr>
          <w:t>RAN3 tries to agree on Option 2. If RAN3 agrees Option 1, source gNB shall sends the UE performance feedback request before receiving the UE context release message.</w:t>
        </w:r>
      </w:hyperlink>
    </w:p>
    <w:p w14:paraId="5FC78EC6" w14:textId="7263C000" w:rsidR="004231D1" w:rsidRDefault="004231D1">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378" w:history="1">
        <w:r w:rsidRPr="009F3C80">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9F3C80">
          <w:rPr>
            <w:rStyle w:val="Hyperlink"/>
            <w:noProof/>
          </w:rPr>
          <w:t>RAN3 confirms there is a need for the source NG-RAN node, that has made UE trajectory prediction and then sends to the target NG-RAN node, to understand the prediction accuracy as part of the AI/ML model performance monitor.</w:t>
        </w:r>
      </w:hyperlink>
    </w:p>
    <w:p w14:paraId="05BD2510" w14:textId="110AA636" w:rsidR="004231D1" w:rsidRDefault="004231D1">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379" w:history="1">
        <w:r w:rsidRPr="009F3C80">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9F3C80">
          <w:rPr>
            <w:rStyle w:val="Hyperlink"/>
            <w:noProof/>
          </w:rPr>
          <w:t>RAN3 discusses mechanisms for the source NG-RAN node to obtain actual UE trajectory, that is corresponding to the prediction result that has been provided, from the target NG-RAN node after handover.</w:t>
        </w:r>
      </w:hyperlink>
    </w:p>
    <w:p w14:paraId="44439634" w14:textId="205CB760" w:rsidR="004231D1" w:rsidRDefault="004231D1">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380" w:history="1">
        <w:r w:rsidRPr="009F3C80">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9F3C80">
          <w:rPr>
            <w:rStyle w:val="Hyperlink"/>
            <w:noProof/>
          </w:rPr>
          <w:t>predicted UE traffic (i.e., data volume in a time window) can also be provided to the target gNB similar as predicted UE trajectory</w:t>
        </w:r>
      </w:hyperlink>
    </w:p>
    <w:p w14:paraId="52C68EDB" w14:textId="6FE615F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35C7B2FB"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F5F9" w14:textId="77777777" w:rsidR="0025252B" w:rsidRDefault="0025252B">
      <w:pPr>
        <w:spacing w:after="0"/>
      </w:pPr>
      <w:r>
        <w:separator/>
      </w:r>
    </w:p>
  </w:endnote>
  <w:endnote w:type="continuationSeparator" w:id="0">
    <w:p w14:paraId="5663147B" w14:textId="77777777" w:rsidR="0025252B" w:rsidRDefault="0025252B">
      <w:pPr>
        <w:spacing w:after="0"/>
      </w:pPr>
      <w:r>
        <w:continuationSeparator/>
      </w:r>
    </w:p>
  </w:endnote>
  <w:endnote w:type="continuationNotice" w:id="1">
    <w:p w14:paraId="03F8719A" w14:textId="77777777" w:rsidR="0025252B" w:rsidRDefault="00252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D610" w14:textId="77777777" w:rsidR="0025252B" w:rsidRDefault="0025252B">
      <w:pPr>
        <w:spacing w:after="0"/>
      </w:pPr>
      <w:r>
        <w:separator/>
      </w:r>
    </w:p>
  </w:footnote>
  <w:footnote w:type="continuationSeparator" w:id="0">
    <w:p w14:paraId="06AAC041" w14:textId="77777777" w:rsidR="0025252B" w:rsidRDefault="0025252B">
      <w:pPr>
        <w:spacing w:after="0"/>
      </w:pPr>
      <w:r>
        <w:continuationSeparator/>
      </w:r>
    </w:p>
  </w:footnote>
  <w:footnote w:type="continuationNotice" w:id="1">
    <w:p w14:paraId="50DCC766" w14:textId="77777777" w:rsidR="0025252B" w:rsidRDefault="00252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3"/>
  </w:num>
  <w:num w:numId="5">
    <w:abstractNumId w:val="5"/>
  </w:num>
  <w:num w:numId="6">
    <w:abstractNumId w:val="5"/>
    <w:lvlOverride w:ilvl="0">
      <w:startOverride w:val="1"/>
    </w:lvlOverride>
  </w:num>
  <w:num w:numId="7">
    <w:abstractNumId w:val="18"/>
  </w:num>
  <w:num w:numId="8">
    <w:abstractNumId w:val="5"/>
  </w:num>
  <w:num w:numId="9">
    <w:abstractNumId w:val="10"/>
  </w:num>
  <w:num w:numId="10">
    <w:abstractNumId w:val="6"/>
  </w:num>
  <w:num w:numId="11">
    <w:abstractNumId w:val="8"/>
  </w:num>
  <w:num w:numId="12">
    <w:abstractNumId w:val="19"/>
  </w:num>
  <w:num w:numId="13">
    <w:abstractNumId w:val="1"/>
  </w:num>
  <w:num w:numId="14">
    <w:abstractNumId w:val="2"/>
  </w:num>
  <w:num w:numId="15">
    <w:abstractNumId w:val="16"/>
  </w:num>
  <w:num w:numId="16">
    <w:abstractNumId w:val="9"/>
  </w:num>
  <w:num w:numId="17">
    <w:abstractNumId w:val="6"/>
  </w:num>
  <w:num w:numId="18">
    <w:abstractNumId w:val="13"/>
  </w:num>
  <w:num w:numId="19">
    <w:abstractNumId w:val="12"/>
  </w:num>
  <w:num w:numId="20">
    <w:abstractNumId w:val="17"/>
  </w:num>
  <w:num w:numId="21">
    <w:abstractNumId w:val="5"/>
  </w:num>
  <w:num w:numId="22">
    <w:abstractNumId w:val="4"/>
  </w:num>
  <w:num w:numId="23">
    <w:abstractNumId w:val="15"/>
  </w:num>
  <w:num w:numId="2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CC8"/>
    <w:rsid w:val="00006186"/>
    <w:rsid w:val="00006236"/>
    <w:rsid w:val="000072F4"/>
    <w:rsid w:val="00007ED7"/>
    <w:rsid w:val="00010058"/>
    <w:rsid w:val="00010144"/>
    <w:rsid w:val="000104C6"/>
    <w:rsid w:val="000109E7"/>
    <w:rsid w:val="0001447C"/>
    <w:rsid w:val="000152BF"/>
    <w:rsid w:val="00015561"/>
    <w:rsid w:val="00016D83"/>
    <w:rsid w:val="00016F2D"/>
    <w:rsid w:val="00017F23"/>
    <w:rsid w:val="00020882"/>
    <w:rsid w:val="000219AA"/>
    <w:rsid w:val="00022E5D"/>
    <w:rsid w:val="00023E1B"/>
    <w:rsid w:val="0002475A"/>
    <w:rsid w:val="00025166"/>
    <w:rsid w:val="00025DA6"/>
    <w:rsid w:val="0002710A"/>
    <w:rsid w:val="00027BE8"/>
    <w:rsid w:val="00030944"/>
    <w:rsid w:val="00032A3D"/>
    <w:rsid w:val="0003318D"/>
    <w:rsid w:val="00034F96"/>
    <w:rsid w:val="000352E6"/>
    <w:rsid w:val="00035A1C"/>
    <w:rsid w:val="00035AD7"/>
    <w:rsid w:val="00036372"/>
    <w:rsid w:val="0003712C"/>
    <w:rsid w:val="00037418"/>
    <w:rsid w:val="00040AF0"/>
    <w:rsid w:val="00040B04"/>
    <w:rsid w:val="00040BA1"/>
    <w:rsid w:val="00041120"/>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7F72"/>
    <w:rsid w:val="00090364"/>
    <w:rsid w:val="00090830"/>
    <w:rsid w:val="00090F1D"/>
    <w:rsid w:val="000933D3"/>
    <w:rsid w:val="000957C6"/>
    <w:rsid w:val="00095F23"/>
    <w:rsid w:val="00096F96"/>
    <w:rsid w:val="00097AFE"/>
    <w:rsid w:val="000A05DA"/>
    <w:rsid w:val="000A0D07"/>
    <w:rsid w:val="000A15E0"/>
    <w:rsid w:val="000A1C31"/>
    <w:rsid w:val="000A2B3E"/>
    <w:rsid w:val="000A31C9"/>
    <w:rsid w:val="000A4924"/>
    <w:rsid w:val="000A52FF"/>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54"/>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675"/>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25A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F6B"/>
    <w:rsid w:val="00233221"/>
    <w:rsid w:val="00233D34"/>
    <w:rsid w:val="0023453F"/>
    <w:rsid w:val="00234A72"/>
    <w:rsid w:val="00234D81"/>
    <w:rsid w:val="0024316F"/>
    <w:rsid w:val="0024330B"/>
    <w:rsid w:val="0024343B"/>
    <w:rsid w:val="00244BBD"/>
    <w:rsid w:val="00244C53"/>
    <w:rsid w:val="00245549"/>
    <w:rsid w:val="00246389"/>
    <w:rsid w:val="00246432"/>
    <w:rsid w:val="00246973"/>
    <w:rsid w:val="00246C60"/>
    <w:rsid w:val="00247113"/>
    <w:rsid w:val="00251DDD"/>
    <w:rsid w:val="0025246C"/>
    <w:rsid w:val="0025252B"/>
    <w:rsid w:val="00252CA1"/>
    <w:rsid w:val="002531FB"/>
    <w:rsid w:val="00253517"/>
    <w:rsid w:val="00253DBD"/>
    <w:rsid w:val="0025412E"/>
    <w:rsid w:val="0025450E"/>
    <w:rsid w:val="0025485F"/>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5ABC"/>
    <w:rsid w:val="002765D1"/>
    <w:rsid w:val="00276F7B"/>
    <w:rsid w:val="00277CC9"/>
    <w:rsid w:val="00283EAE"/>
    <w:rsid w:val="002858F3"/>
    <w:rsid w:val="00285A86"/>
    <w:rsid w:val="00286B65"/>
    <w:rsid w:val="0029060A"/>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94E"/>
    <w:rsid w:val="002A6E64"/>
    <w:rsid w:val="002B1937"/>
    <w:rsid w:val="002B26D2"/>
    <w:rsid w:val="002B2927"/>
    <w:rsid w:val="002B48A6"/>
    <w:rsid w:val="002B7131"/>
    <w:rsid w:val="002B79A6"/>
    <w:rsid w:val="002C2B8E"/>
    <w:rsid w:val="002C2D52"/>
    <w:rsid w:val="002C2D7B"/>
    <w:rsid w:val="002C30C0"/>
    <w:rsid w:val="002C4CD3"/>
    <w:rsid w:val="002C5C29"/>
    <w:rsid w:val="002C7746"/>
    <w:rsid w:val="002C7BE8"/>
    <w:rsid w:val="002D1332"/>
    <w:rsid w:val="002D15A9"/>
    <w:rsid w:val="002D1FBB"/>
    <w:rsid w:val="002D2189"/>
    <w:rsid w:val="002D2663"/>
    <w:rsid w:val="002D3106"/>
    <w:rsid w:val="002D3526"/>
    <w:rsid w:val="002D43E2"/>
    <w:rsid w:val="002D6133"/>
    <w:rsid w:val="002D67F3"/>
    <w:rsid w:val="002D6EC5"/>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41CA"/>
    <w:rsid w:val="0030494D"/>
    <w:rsid w:val="00305D16"/>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4549"/>
    <w:rsid w:val="00334C0C"/>
    <w:rsid w:val="00337726"/>
    <w:rsid w:val="0034038A"/>
    <w:rsid w:val="00340418"/>
    <w:rsid w:val="00340CD3"/>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085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D09"/>
    <w:rsid w:val="003812B4"/>
    <w:rsid w:val="003828BE"/>
    <w:rsid w:val="00382928"/>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A1A"/>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13FC"/>
    <w:rsid w:val="00422124"/>
    <w:rsid w:val="004231D1"/>
    <w:rsid w:val="00423E17"/>
    <w:rsid w:val="00424105"/>
    <w:rsid w:val="00424675"/>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4F"/>
    <w:rsid w:val="00473CA0"/>
    <w:rsid w:val="00475888"/>
    <w:rsid w:val="004762F3"/>
    <w:rsid w:val="00476F46"/>
    <w:rsid w:val="00477588"/>
    <w:rsid w:val="00477696"/>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209C"/>
    <w:rsid w:val="004B2438"/>
    <w:rsid w:val="004B3AC8"/>
    <w:rsid w:val="004B3E8B"/>
    <w:rsid w:val="004B74D5"/>
    <w:rsid w:val="004B7621"/>
    <w:rsid w:val="004C01A5"/>
    <w:rsid w:val="004C033C"/>
    <w:rsid w:val="004C128E"/>
    <w:rsid w:val="004C1750"/>
    <w:rsid w:val="004C2ED1"/>
    <w:rsid w:val="004C38EC"/>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2772"/>
    <w:rsid w:val="00503F31"/>
    <w:rsid w:val="00504846"/>
    <w:rsid w:val="0050544D"/>
    <w:rsid w:val="00511214"/>
    <w:rsid w:val="005113C1"/>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29E"/>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609"/>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0BA1"/>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736D"/>
    <w:rsid w:val="005A7864"/>
    <w:rsid w:val="005A7FAB"/>
    <w:rsid w:val="005B3F65"/>
    <w:rsid w:val="005B4457"/>
    <w:rsid w:val="005B4F3C"/>
    <w:rsid w:val="005B5477"/>
    <w:rsid w:val="005B5E53"/>
    <w:rsid w:val="005B60BB"/>
    <w:rsid w:val="005B6711"/>
    <w:rsid w:val="005B69E1"/>
    <w:rsid w:val="005B6FA8"/>
    <w:rsid w:val="005B7C69"/>
    <w:rsid w:val="005C166C"/>
    <w:rsid w:val="005C1E42"/>
    <w:rsid w:val="005C32E8"/>
    <w:rsid w:val="005C492F"/>
    <w:rsid w:val="005C49C3"/>
    <w:rsid w:val="005C4B2B"/>
    <w:rsid w:val="005C54FF"/>
    <w:rsid w:val="005C5755"/>
    <w:rsid w:val="005C57DA"/>
    <w:rsid w:val="005C6D49"/>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24A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403"/>
    <w:rsid w:val="00613CF0"/>
    <w:rsid w:val="00613F59"/>
    <w:rsid w:val="006149FE"/>
    <w:rsid w:val="00614F8D"/>
    <w:rsid w:val="00615A4D"/>
    <w:rsid w:val="00616F24"/>
    <w:rsid w:val="00621FBD"/>
    <w:rsid w:val="00622113"/>
    <w:rsid w:val="00623A84"/>
    <w:rsid w:val="006267C3"/>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77EB"/>
    <w:rsid w:val="00647FDE"/>
    <w:rsid w:val="006501DC"/>
    <w:rsid w:val="00650EFF"/>
    <w:rsid w:val="00651F6B"/>
    <w:rsid w:val="00654086"/>
    <w:rsid w:val="0065425F"/>
    <w:rsid w:val="00655AD0"/>
    <w:rsid w:val="00655DC0"/>
    <w:rsid w:val="0065642D"/>
    <w:rsid w:val="00660427"/>
    <w:rsid w:val="0066205E"/>
    <w:rsid w:val="006637BF"/>
    <w:rsid w:val="00666201"/>
    <w:rsid w:val="00666432"/>
    <w:rsid w:val="00673C3C"/>
    <w:rsid w:val="00673C8F"/>
    <w:rsid w:val="00673F3F"/>
    <w:rsid w:val="00673F64"/>
    <w:rsid w:val="006749CD"/>
    <w:rsid w:val="00674C47"/>
    <w:rsid w:val="006753DD"/>
    <w:rsid w:val="0067551B"/>
    <w:rsid w:val="0067676E"/>
    <w:rsid w:val="00677011"/>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C7FAF"/>
    <w:rsid w:val="006D14CE"/>
    <w:rsid w:val="006D47ED"/>
    <w:rsid w:val="006D4F0B"/>
    <w:rsid w:val="006D5125"/>
    <w:rsid w:val="006D6570"/>
    <w:rsid w:val="006E0145"/>
    <w:rsid w:val="006E0158"/>
    <w:rsid w:val="006E0CF5"/>
    <w:rsid w:val="006E1DD6"/>
    <w:rsid w:val="006E2007"/>
    <w:rsid w:val="006E2826"/>
    <w:rsid w:val="006E2882"/>
    <w:rsid w:val="006E35EE"/>
    <w:rsid w:val="006E5140"/>
    <w:rsid w:val="006E53DB"/>
    <w:rsid w:val="006E5910"/>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2B90"/>
    <w:rsid w:val="00703B5D"/>
    <w:rsid w:val="0070527B"/>
    <w:rsid w:val="00706209"/>
    <w:rsid w:val="00706920"/>
    <w:rsid w:val="00706DC7"/>
    <w:rsid w:val="00707B2E"/>
    <w:rsid w:val="007119BC"/>
    <w:rsid w:val="00712739"/>
    <w:rsid w:val="0071445D"/>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6C52"/>
    <w:rsid w:val="00757280"/>
    <w:rsid w:val="007574D2"/>
    <w:rsid w:val="00757884"/>
    <w:rsid w:val="0075793C"/>
    <w:rsid w:val="0075796D"/>
    <w:rsid w:val="00757C14"/>
    <w:rsid w:val="00760A52"/>
    <w:rsid w:val="0076233B"/>
    <w:rsid w:val="00762CAE"/>
    <w:rsid w:val="0076375F"/>
    <w:rsid w:val="007645A3"/>
    <w:rsid w:val="00764A0B"/>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1768"/>
    <w:rsid w:val="007F449E"/>
    <w:rsid w:val="007F4F92"/>
    <w:rsid w:val="007F5630"/>
    <w:rsid w:val="007F5930"/>
    <w:rsid w:val="007F5AE8"/>
    <w:rsid w:val="007F6F4A"/>
    <w:rsid w:val="007F77B2"/>
    <w:rsid w:val="00800891"/>
    <w:rsid w:val="0080108E"/>
    <w:rsid w:val="0080142E"/>
    <w:rsid w:val="00801715"/>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570A"/>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0890"/>
    <w:rsid w:val="008A1BB3"/>
    <w:rsid w:val="008A26D4"/>
    <w:rsid w:val="008A31EB"/>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6E86"/>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0441"/>
    <w:rsid w:val="009016FE"/>
    <w:rsid w:val="00902FA0"/>
    <w:rsid w:val="00903F99"/>
    <w:rsid w:val="009076DF"/>
    <w:rsid w:val="00907F64"/>
    <w:rsid w:val="0091162E"/>
    <w:rsid w:val="00913D3F"/>
    <w:rsid w:val="009158A2"/>
    <w:rsid w:val="009222E9"/>
    <w:rsid w:val="00922D2D"/>
    <w:rsid w:val="009231FF"/>
    <w:rsid w:val="00923538"/>
    <w:rsid w:val="00924919"/>
    <w:rsid w:val="00924F8D"/>
    <w:rsid w:val="00925962"/>
    <w:rsid w:val="009260C9"/>
    <w:rsid w:val="00927304"/>
    <w:rsid w:val="00930067"/>
    <w:rsid w:val="00930337"/>
    <w:rsid w:val="009324B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2390"/>
    <w:rsid w:val="009735C1"/>
    <w:rsid w:val="0097385F"/>
    <w:rsid w:val="00973C0E"/>
    <w:rsid w:val="009757A9"/>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4D8F"/>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1F08"/>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5EE1"/>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A47"/>
    <w:rsid w:val="00B35ED9"/>
    <w:rsid w:val="00B37503"/>
    <w:rsid w:val="00B42B06"/>
    <w:rsid w:val="00B4364F"/>
    <w:rsid w:val="00B43CD7"/>
    <w:rsid w:val="00B4619B"/>
    <w:rsid w:val="00B465D4"/>
    <w:rsid w:val="00B46623"/>
    <w:rsid w:val="00B47D6E"/>
    <w:rsid w:val="00B500C6"/>
    <w:rsid w:val="00B500EA"/>
    <w:rsid w:val="00B502A6"/>
    <w:rsid w:val="00B522BD"/>
    <w:rsid w:val="00B54703"/>
    <w:rsid w:val="00B55FAB"/>
    <w:rsid w:val="00B56FAD"/>
    <w:rsid w:val="00B617B9"/>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47C7"/>
    <w:rsid w:val="00B961F4"/>
    <w:rsid w:val="00B96706"/>
    <w:rsid w:val="00B97103"/>
    <w:rsid w:val="00B97703"/>
    <w:rsid w:val="00BA0B62"/>
    <w:rsid w:val="00BA2299"/>
    <w:rsid w:val="00BA2CB7"/>
    <w:rsid w:val="00BA4D3F"/>
    <w:rsid w:val="00BA5244"/>
    <w:rsid w:val="00BA6C25"/>
    <w:rsid w:val="00BA6C7F"/>
    <w:rsid w:val="00BB0FEC"/>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398E"/>
    <w:rsid w:val="00BE4291"/>
    <w:rsid w:val="00BE4608"/>
    <w:rsid w:val="00BE4BF9"/>
    <w:rsid w:val="00BE519D"/>
    <w:rsid w:val="00BE54B5"/>
    <w:rsid w:val="00BE5836"/>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075C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4D4B"/>
    <w:rsid w:val="00C67EEA"/>
    <w:rsid w:val="00C70885"/>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4A2"/>
    <w:rsid w:val="00C91C97"/>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3B5"/>
    <w:rsid w:val="00CB26D8"/>
    <w:rsid w:val="00CB4566"/>
    <w:rsid w:val="00CB6AC8"/>
    <w:rsid w:val="00CB7DF5"/>
    <w:rsid w:val="00CC2D84"/>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5B44"/>
    <w:rsid w:val="00D26E10"/>
    <w:rsid w:val="00D30233"/>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19D0"/>
    <w:rsid w:val="00D82180"/>
    <w:rsid w:val="00D82BE0"/>
    <w:rsid w:val="00D82E68"/>
    <w:rsid w:val="00D82EAE"/>
    <w:rsid w:val="00D83884"/>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53C"/>
    <w:rsid w:val="00DB0815"/>
    <w:rsid w:val="00DB0CCE"/>
    <w:rsid w:val="00DB34D5"/>
    <w:rsid w:val="00DB3732"/>
    <w:rsid w:val="00DB45DD"/>
    <w:rsid w:val="00DB46A0"/>
    <w:rsid w:val="00DB51DE"/>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75A"/>
    <w:rsid w:val="00E3596F"/>
    <w:rsid w:val="00E363E1"/>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61064"/>
    <w:rsid w:val="00E612BF"/>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47F"/>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593B"/>
    <w:rsid w:val="00E9621D"/>
    <w:rsid w:val="00E96316"/>
    <w:rsid w:val="00E9660E"/>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5025"/>
    <w:rsid w:val="00ED6A8E"/>
    <w:rsid w:val="00EE0B70"/>
    <w:rsid w:val="00EE129F"/>
    <w:rsid w:val="00EE1AFF"/>
    <w:rsid w:val="00EE1E05"/>
    <w:rsid w:val="00EE2AE3"/>
    <w:rsid w:val="00EE2D4B"/>
    <w:rsid w:val="00EE2F07"/>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F008D7"/>
    <w:rsid w:val="00F01D9E"/>
    <w:rsid w:val="00F01FB3"/>
    <w:rsid w:val="00F043C7"/>
    <w:rsid w:val="00F05830"/>
    <w:rsid w:val="00F058DF"/>
    <w:rsid w:val="00F05E59"/>
    <w:rsid w:val="00F07005"/>
    <w:rsid w:val="00F070BE"/>
    <w:rsid w:val="00F0724C"/>
    <w:rsid w:val="00F12CF6"/>
    <w:rsid w:val="00F13619"/>
    <w:rsid w:val="00F14891"/>
    <w:rsid w:val="00F15078"/>
    <w:rsid w:val="00F16B65"/>
    <w:rsid w:val="00F20177"/>
    <w:rsid w:val="00F20622"/>
    <w:rsid w:val="00F20E2F"/>
    <w:rsid w:val="00F22B9A"/>
    <w:rsid w:val="00F23C95"/>
    <w:rsid w:val="00F23CC1"/>
    <w:rsid w:val="00F23E05"/>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7D0"/>
    <w:rsid w:val="00F86A12"/>
    <w:rsid w:val="00F873FF"/>
    <w:rsid w:val="00F875AA"/>
    <w:rsid w:val="00F91D92"/>
    <w:rsid w:val="00F945A7"/>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7C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2484</TotalTime>
  <Pages>5</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1081</cp:revision>
  <cp:lastPrinted>2018-05-22T10:28:00Z</cp:lastPrinted>
  <dcterms:created xsi:type="dcterms:W3CDTF">2020-07-28T07:52:00Z</dcterms:created>
  <dcterms:modified xsi:type="dcterms:W3CDTF">2022-11-04T02:32:00Z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